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E89C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FA6625">
        <w:rPr>
          <w:b/>
          <w:noProof/>
          <w:sz w:val="24"/>
          <w:lang w:val="sv-SE"/>
        </w:rPr>
        <w:t>S2-26</w:t>
      </w:r>
      <w:r w:rsidR="005D6926" w:rsidRPr="00FA6625">
        <w:rPr>
          <w:rFonts w:eastAsia="맑은 고딕" w:hint="eastAsia"/>
          <w:b/>
          <w:noProof/>
          <w:sz w:val="24"/>
          <w:lang w:val="sv-SE" w:eastAsia="ko-KR"/>
        </w:rPr>
        <w:t>00302</w:t>
      </w:r>
      <w:r w:rsidRPr="00FA6625">
        <w:rPr>
          <w:b/>
          <w:noProof/>
          <w:sz w:val="24"/>
        </w:rPr>
        <w:fldChar w:fldCharType="begin"/>
      </w:r>
      <w:r w:rsidRPr="00FA6625">
        <w:rPr>
          <w:b/>
          <w:noProof/>
          <w:sz w:val="24"/>
          <w:lang w:val="sv-SE"/>
        </w:rPr>
        <w:instrText xml:space="preserve"> DOCPROPERTY  Tdoc#  \* MERGEFORMAT </w:instrText>
      </w:r>
      <w:r w:rsidRPr="00FA6625">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7133FFC" w:rsidR="00C93D83" w:rsidRPr="00F14D4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p>
    <w:p w14:paraId="65CE4E4B" w14:textId="55093726"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923D9B">
        <w:rPr>
          <w:rFonts w:ascii="Arial" w:eastAsia="맑은 고딕" w:hAnsi="Arial" w:cs="Arial" w:hint="eastAsia"/>
          <w:b/>
          <w:lang w:eastAsia="ko-KR"/>
        </w:rPr>
        <w:t>18</w:t>
      </w:r>
      <w:r w:rsidR="00F344E6" w:rsidRPr="00F14D4C">
        <w:rPr>
          <w:rFonts w:ascii="Arial" w:eastAsia="맑은 고딕" w:hAnsi="Arial" w:cs="Arial" w:hint="eastAsia"/>
          <w:b/>
          <w:lang w:eastAsia="ko-KR"/>
        </w:rPr>
        <w:t>, bullet#3</w:t>
      </w:r>
      <w:r w:rsidR="00393792">
        <w:rPr>
          <w:rFonts w:ascii="Arial" w:eastAsia="맑은 고딕" w:hAnsi="Arial" w:cs="Arial" w:hint="eastAsia"/>
          <w:b/>
          <w:lang w:eastAsia="ko-KR"/>
        </w:rPr>
        <w:t>, #6, #8</w:t>
      </w:r>
      <w:r w:rsidR="00AB1CCA" w:rsidRPr="00F14D4C">
        <w:rPr>
          <w:rFonts w:ascii="Arial" w:hAnsi="Arial" w:cs="Arial"/>
          <w:b/>
        </w:rPr>
        <w:t xml:space="preserve">] </w:t>
      </w:r>
      <w:r w:rsidR="002D0239" w:rsidRPr="00F14D4C">
        <w:rPr>
          <w:rFonts w:ascii="Arial" w:eastAsia="맑은 고딕" w:hAnsi="Arial" w:cs="Arial" w:hint="eastAsia"/>
          <w:b/>
          <w:lang w:eastAsia="ko-KR"/>
        </w:rPr>
        <w:t xml:space="preserve">Solution for </w:t>
      </w:r>
      <w:r w:rsidR="003C5848">
        <w:rPr>
          <w:rFonts w:ascii="Arial" w:eastAsia="맑은 고딕" w:hAnsi="Arial" w:cs="Arial" w:hint="eastAsia"/>
          <w:b/>
          <w:lang w:eastAsia="ko-KR"/>
        </w:rPr>
        <w:t>AI-enabled NF</w:t>
      </w:r>
      <w:r w:rsidR="00C5006F" w:rsidRPr="00C5006F">
        <w:rPr>
          <w:rFonts w:ascii="Arial" w:eastAsia="맑은 고딕" w:hAnsi="Arial" w:cs="Arial"/>
          <w:b/>
          <w:lang w:eastAsia="ko-KR"/>
        </w:rPr>
        <w:t xml:space="preserve"> </w:t>
      </w:r>
      <w:r w:rsidR="00BC335B">
        <w:rPr>
          <w:rFonts w:ascii="Arial" w:eastAsia="맑은 고딕" w:hAnsi="Arial" w:cs="Arial" w:hint="eastAsia"/>
          <w:b/>
          <w:lang w:eastAsia="ko-KR"/>
        </w:rPr>
        <w:t>i</w:t>
      </w:r>
      <w:r w:rsidR="00C5006F" w:rsidRPr="00C5006F">
        <w:rPr>
          <w:rFonts w:ascii="Arial" w:eastAsia="맑은 고딕" w:hAnsi="Arial" w:cs="Arial"/>
          <w:b/>
          <w:lang w:eastAsia="ko-KR"/>
        </w:rPr>
        <w:t xml:space="preserve">ncubation </w:t>
      </w:r>
      <w:r w:rsidR="00D96071">
        <w:rPr>
          <w:rFonts w:ascii="Arial" w:eastAsia="맑은 고딕" w:hAnsi="Arial" w:cs="Arial" w:hint="eastAsia"/>
          <w:b/>
          <w:lang w:eastAsia="ko-KR"/>
        </w:rPr>
        <w:t xml:space="preserve">with </w:t>
      </w:r>
      <w:r w:rsidR="00BC335B">
        <w:rPr>
          <w:rFonts w:ascii="Arial" w:eastAsia="맑은 고딕" w:hAnsi="Arial" w:cs="Arial" w:hint="eastAsia"/>
          <w:b/>
          <w:lang w:eastAsia="ko-KR"/>
        </w:rPr>
        <w:t>a</w:t>
      </w:r>
      <w:r w:rsidR="00C5006F" w:rsidRPr="00C5006F">
        <w:rPr>
          <w:rFonts w:ascii="Arial" w:eastAsia="맑은 고딕" w:hAnsi="Arial" w:cs="Arial"/>
          <w:b/>
          <w:lang w:eastAsia="ko-KR"/>
        </w:rPr>
        <w:t>utonomous</w:t>
      </w:r>
      <w:r w:rsidR="00163952">
        <w:rPr>
          <w:rFonts w:ascii="Arial" w:eastAsia="맑은 고딕" w:hAnsi="Arial" w:cs="Arial" w:hint="eastAsia"/>
          <w:b/>
          <w:lang w:eastAsia="ko-KR"/>
        </w:rPr>
        <w:t xml:space="preserve"> operation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6554D9"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23D9B">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56A03A5" w14:textId="2E15AF4C" w:rsidR="00F313A5" w:rsidRPr="002E2D1C" w:rsidRDefault="00D24BB9" w:rsidP="0056542F">
      <w:pPr>
        <w:rPr>
          <w:rFonts w:ascii="Arial" w:eastAsia="맑은 고딕" w:hAnsi="Arial" w:cs="Arial"/>
          <w:i/>
          <w:lang w:eastAsia="ko-KR"/>
        </w:rPr>
      </w:pPr>
      <w:r w:rsidRPr="002E2D1C">
        <w:rPr>
          <w:rFonts w:ascii="Arial" w:hAnsi="Arial" w:cs="Arial"/>
          <w:i/>
        </w:rPr>
        <w:t>Abstract of the contribution:</w:t>
      </w:r>
      <w:r w:rsidR="001D176F">
        <w:rPr>
          <w:rFonts w:ascii="Arial" w:eastAsia="맑은 고딕" w:hAnsi="Arial" w:cs="Arial" w:hint="eastAsia"/>
          <w:i/>
          <w:lang w:eastAsia="ko-KR"/>
        </w:rPr>
        <w:t xml:space="preserve"> </w:t>
      </w:r>
      <w:r w:rsidR="008F0F97" w:rsidRPr="008F0F97">
        <w:rPr>
          <w:rFonts w:ascii="Arial" w:eastAsia="맑은 고딕" w:hAnsi="Arial" w:cs="Arial"/>
          <w:i/>
          <w:lang w:eastAsia="ko-KR"/>
        </w:rPr>
        <w:t>This contribution addresses KI#18 (Bullets #3, #6, #8) via an 'AI Incubation' framework to mitigate operational risks. It defines a procedure where NFs classify parameters into Sensitivity Tiers and progressively unlock their Autonomous Scope</w:t>
      </w:r>
      <w:r w:rsidR="001D176F">
        <w:rPr>
          <w:rFonts w:ascii="Arial" w:eastAsia="맑은 고딕" w:hAnsi="Arial" w:cs="Arial" w:hint="eastAsia"/>
          <w:i/>
          <w:lang w:eastAsia="ko-KR"/>
        </w:rPr>
        <w:t xml:space="preserve">s, e.g., </w:t>
      </w:r>
      <w:r w:rsidR="008F0F97" w:rsidRPr="008F0F97">
        <w:rPr>
          <w:rFonts w:ascii="Arial" w:eastAsia="맑은 고딕" w:hAnsi="Arial" w:cs="Arial"/>
          <w:i/>
          <w:lang w:eastAsia="ko-KR"/>
        </w:rPr>
        <w:t>transitioning from hidden, restricted tuning to full autonomy upon validation</w:t>
      </w:r>
      <w:r w:rsidR="00F313A5" w:rsidRPr="002E2D1C">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261A407" w14:textId="796B5C82" w:rsidR="00021E07" w:rsidRDefault="00940938" w:rsidP="00940938">
      <w:pPr>
        <w:rPr>
          <w:rFonts w:eastAsia="맑은 고딕"/>
          <w:lang w:eastAsia="ko-KR"/>
        </w:rPr>
      </w:pPr>
      <w:r w:rsidRPr="00940938">
        <w:rPr>
          <w:rFonts w:eastAsia="맑은 고딕"/>
          <w:lang w:eastAsia="ko-KR"/>
        </w:rPr>
        <w:t>As the 6G architecture evolves towards a fully Service Based Architecture (SBA), the number of Network Functions (NFs) and the complexity of their interactions are increasing exponentially. With the introduction of "Native AI," NFs are no longer static entities but dynamic agents capable of autonomous decision-making.</w:t>
      </w:r>
      <w:r w:rsidR="00021E07">
        <w:rPr>
          <w:rFonts w:eastAsia="맑은 고딕" w:hint="eastAsia"/>
          <w:lang w:eastAsia="ko-KR"/>
        </w:rPr>
        <w:t xml:space="preserve"> </w:t>
      </w:r>
      <w:r w:rsidR="00021E07" w:rsidRPr="00021E07">
        <w:rPr>
          <w:rFonts w:eastAsia="맑은 고딕"/>
          <w:lang w:eastAsia="ko-KR"/>
        </w:rPr>
        <w:t>To fully realize the vision of high-level autonomous networks (e.g., Level 4/5) as defined in TS 28.100 and TM</w:t>
      </w:r>
      <w:r w:rsidR="007245F0">
        <w:rPr>
          <w:rFonts w:eastAsia="맑은 고딕" w:hint="eastAsia"/>
          <w:lang w:eastAsia="ko-KR"/>
        </w:rPr>
        <w:t>F921</w:t>
      </w:r>
      <w:r w:rsidR="00021E07" w:rsidRPr="00021E07">
        <w:rPr>
          <w:rFonts w:eastAsia="맑은 고딕"/>
          <w:lang w:eastAsia="ko-KR"/>
        </w:rPr>
        <w:t>, establishing a robust mechanism to safely scale from manual to autonomous operations is essential.</w:t>
      </w:r>
    </w:p>
    <w:p w14:paraId="3099AF0D" w14:textId="5C69D01C" w:rsidR="00940938" w:rsidRDefault="00940938" w:rsidP="00940938">
      <w:pPr>
        <w:rPr>
          <w:rFonts w:eastAsia="맑은 고딕"/>
          <w:lang w:eastAsia="ko-KR"/>
        </w:rPr>
      </w:pPr>
      <w:r w:rsidRPr="00940938">
        <w:rPr>
          <w:rFonts w:eastAsia="맑은 고딕"/>
          <w:lang w:eastAsia="ko-KR"/>
        </w:rPr>
        <w:t xml:space="preserve">However, this increased autonomy introduces significant operational risks. Operators currently face difficulties in validating and verifying </w:t>
      </w:r>
      <w:r>
        <w:rPr>
          <w:rFonts w:eastAsia="맑은 고딕" w:hint="eastAsia"/>
          <w:lang w:eastAsia="ko-KR"/>
        </w:rPr>
        <w:t>th</w:t>
      </w:r>
      <w:r w:rsidRPr="00940938">
        <w:rPr>
          <w:rFonts w:eastAsia="맑은 고딕"/>
          <w:lang w:eastAsia="ko-KR"/>
        </w:rPr>
        <w:t xml:space="preserve">e decision logic of every </w:t>
      </w:r>
      <w:r w:rsidR="003C5848">
        <w:rPr>
          <w:rFonts w:eastAsia="맑은 고딕"/>
          <w:lang w:eastAsia="ko-KR"/>
        </w:rPr>
        <w:t>AI-enabled NF</w:t>
      </w:r>
      <w:r w:rsidRPr="00940938">
        <w:rPr>
          <w:rFonts w:eastAsia="맑은 고딕"/>
          <w:lang w:eastAsia="ko-KR"/>
        </w:rPr>
        <w:t xml:space="preserve"> before deployment. Relying on manual validation for thousands of distributed AI models is TCO inefficient and creates a bottleneck that slows down innovation.</w:t>
      </w:r>
      <w:r>
        <w:rPr>
          <w:rFonts w:eastAsia="맑은 고딕" w:hint="eastAsia"/>
          <w:lang w:eastAsia="ko-KR"/>
        </w:rPr>
        <w:t xml:space="preserve"> </w:t>
      </w:r>
      <w:r w:rsidRPr="00940938">
        <w:rPr>
          <w:rFonts w:eastAsia="맑은 고딕"/>
          <w:lang w:eastAsia="ko-KR"/>
        </w:rPr>
        <w:t>Furthermore, deploying unverified AI models directly into the commercial network places the stability of network operations at risk, as untested autonomous parameter tuning could lead to service degradation or cascading failures.</w:t>
      </w:r>
    </w:p>
    <w:p w14:paraId="5E5CA2C0" w14:textId="051391E2" w:rsidR="00E61090" w:rsidRDefault="00B73774" w:rsidP="00B73774">
      <w:pPr>
        <w:rPr>
          <w:rFonts w:eastAsia="맑은 고딕"/>
          <w:lang w:eastAsia="ko-KR"/>
        </w:rPr>
      </w:pPr>
      <w:r w:rsidRPr="00B73774">
        <w:rPr>
          <w:rFonts w:eastAsia="맑은 고딕"/>
          <w:lang w:eastAsia="ko-KR"/>
        </w:rPr>
        <w:t>To address these challenges, this contribution proposes a solution for Key Issue #18</w:t>
      </w:r>
      <w:r w:rsidR="0098373C">
        <w:rPr>
          <w:rFonts w:eastAsia="맑은 고딕" w:hint="eastAsia"/>
          <w:lang w:eastAsia="ko-KR"/>
        </w:rPr>
        <w:t xml:space="preserve"> </w:t>
      </w:r>
      <w:r w:rsidRPr="00B73774">
        <w:rPr>
          <w:rFonts w:eastAsia="맑은 고딕"/>
          <w:lang w:eastAsia="ko-KR"/>
        </w:rPr>
        <w:t xml:space="preserve">addressing </w:t>
      </w:r>
    </w:p>
    <w:p w14:paraId="25411D64" w14:textId="7E2243E9" w:rsidR="00E61090" w:rsidRPr="00BD7AA6" w:rsidRDefault="0090046F" w:rsidP="00E61090">
      <w:pPr>
        <w:pStyle w:val="af1"/>
        <w:numPr>
          <w:ilvl w:val="0"/>
          <w:numId w:val="7"/>
        </w:numPr>
        <w:ind w:leftChars="0"/>
        <w:rPr>
          <w:rFonts w:eastAsia="맑은 고딕"/>
          <w:i/>
          <w:iCs/>
          <w:lang w:eastAsia="ko-KR"/>
        </w:rPr>
      </w:pPr>
      <w:r>
        <w:rPr>
          <w:rFonts w:eastAsia="맑은 고딕"/>
          <w:i/>
          <w:iCs/>
          <w:lang w:eastAsia="ko-KR"/>
        </w:rPr>
        <w:t>"</w:t>
      </w:r>
      <w:r w:rsidR="00E61090" w:rsidRPr="00BD7AA6">
        <w:rPr>
          <w:rFonts w:eastAsia="맑은 고딕"/>
          <w:i/>
          <w:iCs/>
          <w:lang w:eastAsia="ko-KR"/>
        </w:rPr>
        <w:t>3. Enable entities in 6G CN to access network AI capabilities provided by 6G NFs.</w:t>
      </w:r>
      <w:r>
        <w:rPr>
          <w:rFonts w:eastAsia="맑은 고딕"/>
          <w:i/>
          <w:iCs/>
          <w:lang w:eastAsia="ko-KR"/>
        </w:rPr>
        <w:t>"</w:t>
      </w:r>
    </w:p>
    <w:p w14:paraId="6B3238B1" w14:textId="695B9767" w:rsidR="00E61090" w:rsidRDefault="0090046F" w:rsidP="00FA113B">
      <w:pPr>
        <w:pStyle w:val="af1"/>
        <w:numPr>
          <w:ilvl w:val="0"/>
          <w:numId w:val="7"/>
        </w:numPr>
        <w:ind w:leftChars="0"/>
        <w:rPr>
          <w:rFonts w:eastAsia="맑은 고딕"/>
          <w:i/>
          <w:iCs/>
          <w:lang w:eastAsia="ko-KR"/>
        </w:rPr>
      </w:pPr>
      <w:r>
        <w:rPr>
          <w:rFonts w:eastAsia="맑은 고딕"/>
          <w:i/>
          <w:iCs/>
          <w:lang w:eastAsia="ko-KR"/>
        </w:rPr>
        <w:t>"</w:t>
      </w:r>
      <w:r w:rsidR="005E3CA1" w:rsidRPr="00BD7AA6">
        <w:rPr>
          <w:rFonts w:eastAsia="맑은 고딕"/>
          <w:i/>
          <w:iCs/>
          <w:lang w:eastAsia="ko-KR"/>
        </w:rPr>
        <w:t>6. Enable the operator to control the network's use of AI capabilities in its 6G CN, i.e. support different operator-configurable levels of autonomy based on operational needs, including the option to use or not use any AI capabilities.</w:t>
      </w:r>
      <w:r>
        <w:rPr>
          <w:rFonts w:eastAsia="맑은 고딕"/>
          <w:i/>
          <w:iCs/>
          <w:lang w:eastAsia="ko-KR"/>
        </w:rPr>
        <w:t>"</w:t>
      </w:r>
    </w:p>
    <w:p w14:paraId="7FE1C5A5" w14:textId="677F7EC3" w:rsidR="00040FBF" w:rsidRPr="00BD7AA6" w:rsidRDefault="0090046F" w:rsidP="00FA113B">
      <w:pPr>
        <w:pStyle w:val="af1"/>
        <w:numPr>
          <w:ilvl w:val="0"/>
          <w:numId w:val="7"/>
        </w:numPr>
        <w:ind w:leftChars="0"/>
        <w:rPr>
          <w:rFonts w:eastAsia="맑은 고딕"/>
          <w:i/>
          <w:iCs/>
          <w:lang w:eastAsia="ko-KR"/>
        </w:rPr>
      </w:pPr>
      <w:r>
        <w:rPr>
          <w:rFonts w:eastAsia="맑은 고딕"/>
          <w:i/>
          <w:iCs/>
          <w:lang w:eastAsia="ko-KR"/>
        </w:rPr>
        <w:t>"</w:t>
      </w:r>
      <w:r w:rsidR="00040FBF" w:rsidRPr="00040FBF">
        <w:rPr>
          <w:rFonts w:eastAsia="맑은 고딕"/>
          <w:i/>
          <w:iCs/>
          <w:lang w:eastAsia="ko-KR"/>
        </w:rPr>
        <w:t>8</w:t>
      </w:r>
      <w:r w:rsidR="00962D0A">
        <w:rPr>
          <w:rFonts w:eastAsia="맑은 고딕" w:hint="eastAsia"/>
          <w:i/>
          <w:iCs/>
          <w:lang w:eastAsia="ko-KR"/>
        </w:rPr>
        <w:t>.</w:t>
      </w:r>
      <w:r w:rsidR="00040FBF" w:rsidRPr="00040FBF">
        <w:rPr>
          <w:rFonts w:eastAsia="맑은 고딕"/>
          <w:i/>
          <w:iCs/>
          <w:lang w:eastAsia="ko-KR"/>
        </w:rPr>
        <w:t xml:space="preserve"> Enable NFs of the 6G CN to have AI/ML capabilities, ML model provisioning, training and monitoring.</w:t>
      </w:r>
      <w:r>
        <w:rPr>
          <w:rFonts w:eastAsia="맑은 고딕" w:hint="eastAsia"/>
          <w:i/>
          <w:iCs/>
          <w:lang w:eastAsia="ko-KR"/>
        </w:rPr>
        <w:t>"</w:t>
      </w:r>
    </w:p>
    <w:p w14:paraId="0E44DC69" w14:textId="50A05D7E" w:rsidR="00B73774" w:rsidRDefault="00B73774" w:rsidP="00B73774">
      <w:pPr>
        <w:rPr>
          <w:rFonts w:eastAsia="맑은 고딕"/>
          <w:lang w:eastAsia="ko-KR"/>
        </w:rPr>
      </w:pPr>
      <w:r w:rsidRPr="00B73774">
        <w:rPr>
          <w:rFonts w:eastAsia="맑은 고딕"/>
          <w:lang w:eastAsia="ko-KR"/>
        </w:rPr>
        <w:t>Th</w:t>
      </w:r>
      <w:r w:rsidR="005151FE">
        <w:rPr>
          <w:rFonts w:eastAsia="맑은 고딕" w:hint="eastAsia"/>
          <w:lang w:eastAsia="ko-KR"/>
        </w:rPr>
        <w:t>is</w:t>
      </w:r>
      <w:r w:rsidR="00211FD3">
        <w:rPr>
          <w:rFonts w:eastAsia="맑은 고딕" w:hint="eastAsia"/>
          <w:lang w:eastAsia="ko-KR"/>
        </w:rPr>
        <w:t xml:space="preserve"> contribution proposes </w:t>
      </w:r>
      <w:r w:rsidRPr="00B73774">
        <w:rPr>
          <w:rFonts w:eastAsia="맑은 고딕"/>
          <w:lang w:eastAsia="ko-KR"/>
        </w:rPr>
        <w:t xml:space="preserve">an "AI Incubation" framework to minimize operational risk and TCO. This framework allows 6G NFs to register in a restricted "Incubation" state where they are hidden from commercial traffic. In this state, the NF classifies its </w:t>
      </w:r>
      <w:r w:rsidR="00F313A5" w:rsidRPr="00B73774">
        <w:rPr>
          <w:rFonts w:eastAsia="맑은 고딕"/>
          <w:lang w:eastAsia="ko-KR"/>
        </w:rPr>
        <w:t>tuneable</w:t>
      </w:r>
      <w:r w:rsidRPr="00B73774">
        <w:rPr>
          <w:rFonts w:eastAsia="맑은 고딕"/>
          <w:lang w:eastAsia="ko-KR"/>
        </w:rPr>
        <w:t xml:space="preserve"> parameters into Sensitivity Tiers (Low vs. High Impact). The solution specifies a procedure for the NF to progressively unlock its Autonomous Scope</w:t>
      </w:r>
      <w:r w:rsidR="004B343E">
        <w:rPr>
          <w:rFonts w:eastAsia="맑은 고딕" w:hint="eastAsia"/>
          <w:lang w:eastAsia="ko-KR"/>
        </w:rPr>
        <w:t xml:space="preserve">, e.g., </w:t>
      </w:r>
      <w:r w:rsidRPr="00B73774">
        <w:rPr>
          <w:rFonts w:eastAsia="맑은 고딕"/>
          <w:lang w:eastAsia="ko-KR"/>
        </w:rPr>
        <w:t>starting from restricted low-sensitivity tuning to full unrestricted autonomy</w:t>
      </w:r>
      <w:r w:rsidR="004B343E">
        <w:rPr>
          <w:rFonts w:eastAsia="맑은 고딕" w:hint="eastAsia"/>
          <w:lang w:eastAsia="ko-KR"/>
        </w:rPr>
        <w:t xml:space="preserve">, </w:t>
      </w:r>
      <w:r w:rsidRPr="00B73774">
        <w:rPr>
          <w:rFonts w:eastAsia="맑은 고딕"/>
          <w:lang w:eastAsia="ko-KR"/>
        </w:rPr>
        <w:t>upon successful validation by a trusted consumer.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7F91EA" w:rsidR="002518BD" w:rsidRPr="00FA6625" w:rsidRDefault="001C2A46">
            <w:pPr>
              <w:pStyle w:val="TAH"/>
              <w:rPr>
                <w:rFonts w:eastAsia="맑은 고딕"/>
                <w:lang w:eastAsia="ko-KR"/>
              </w:rPr>
            </w:pPr>
            <w:r>
              <w:rPr>
                <w:rFonts w:eastAsia="맑은 고딕" w:hint="eastAsia"/>
                <w:lang w:eastAsia="ko-KR"/>
              </w:rPr>
              <w:t>#</w:t>
            </w:r>
            <w:r w:rsidR="00FA6625">
              <w:rPr>
                <w:rFonts w:eastAsia="맑은 고딕" w:hint="eastAsia"/>
                <w:lang w:eastAsia="ko-KR"/>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2EDAC31" w:rsidR="002518BD" w:rsidRPr="00EA0CF2" w:rsidRDefault="00FA662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25349F9A"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ADE2226" w:rsidR="0036775E" w:rsidRPr="0029239B" w:rsidRDefault="0036775E" w:rsidP="0036775E">
      <w:pPr>
        <w:pStyle w:val="2"/>
        <w:rPr>
          <w:rFonts w:eastAsia="맑은 고딕"/>
          <w:lang w:eastAsia="ko-KR"/>
        </w:rPr>
      </w:pPr>
      <w:r w:rsidRPr="008856AB">
        <w:t>6.X</w:t>
      </w:r>
      <w:r w:rsidRPr="008856AB">
        <w:tab/>
        <w:t>Solutions to KI#</w:t>
      </w:r>
      <w:r w:rsidR="00724844">
        <w:rPr>
          <w:rFonts w:eastAsia="맑은 고딕" w:hint="eastAsia"/>
          <w:lang w:eastAsia="ko-KR"/>
        </w:rPr>
        <w:t>18</w:t>
      </w:r>
    </w:p>
    <w:p w14:paraId="59FB8EBB" w14:textId="7B209553" w:rsidR="00C92910" w:rsidRPr="004B7FAD" w:rsidRDefault="00C92910" w:rsidP="0036775E">
      <w:pPr>
        <w:rPr>
          <w:rFonts w:eastAsia="맑은 고딕"/>
          <w:lang w:eastAsia="ko-KR"/>
        </w:rPr>
      </w:pPr>
      <w:r w:rsidRPr="004B7FAD">
        <w:rPr>
          <w:rFonts w:eastAsia="맑은 고딕" w:hint="eastAsia"/>
          <w:lang w:eastAsia="ko-KR"/>
        </w:rPr>
        <w:t xml:space="preserve">This solution proposes </w:t>
      </w:r>
      <w:r w:rsidR="002D1C03">
        <w:rPr>
          <w:rFonts w:eastAsia="맑은 고딕" w:hint="eastAsia"/>
          <w:lang w:eastAsia="ko-KR"/>
        </w:rPr>
        <w:t>to address</w:t>
      </w:r>
      <w:r w:rsidR="00F313A5">
        <w:rPr>
          <w:rFonts w:eastAsia="맑은 고딕" w:hint="eastAsia"/>
          <w:lang w:eastAsia="ko-KR"/>
        </w:rPr>
        <w:t xml:space="preserve"> </w:t>
      </w:r>
      <w:r w:rsidRPr="004B7FAD">
        <w:rPr>
          <w:rFonts w:eastAsia="맑은 고딕" w:hint="eastAsia"/>
          <w:lang w:eastAsia="ko-KR"/>
        </w:rPr>
        <w:t>KI#</w:t>
      </w:r>
      <w:r w:rsidR="008B6F90">
        <w:rPr>
          <w:rFonts w:eastAsia="맑은 고딕" w:hint="eastAsia"/>
          <w:lang w:eastAsia="ko-KR"/>
        </w:rPr>
        <w:t>18</w:t>
      </w:r>
      <w:r w:rsidRPr="004B7FAD">
        <w:rPr>
          <w:rFonts w:eastAsia="맑은 고딕" w:hint="eastAsia"/>
          <w:lang w:eastAsia="ko-KR"/>
        </w:rPr>
        <w:t>, bullet</w:t>
      </w:r>
      <w:r w:rsidR="0029239B">
        <w:rPr>
          <w:rFonts w:eastAsia="맑은 고딕" w:hint="eastAsia"/>
          <w:lang w:eastAsia="ko-KR"/>
        </w:rPr>
        <w:t>3</w:t>
      </w:r>
      <w:r w:rsidRPr="004B7FAD">
        <w:rPr>
          <w:rFonts w:eastAsia="맑은 고딕" w:hint="eastAsia"/>
          <w:lang w:eastAsia="ko-KR"/>
        </w:rPr>
        <w:t>#</w:t>
      </w:r>
      <w:r w:rsidR="00582031">
        <w:rPr>
          <w:rFonts w:eastAsia="맑은 고딕" w:hint="eastAsia"/>
          <w:lang w:eastAsia="ko-KR"/>
        </w:rPr>
        <w:t>, #6 and #8</w:t>
      </w:r>
      <w:r w:rsidR="004B7FAD" w:rsidRPr="004B7FAD">
        <w:rPr>
          <w:rFonts w:eastAsia="맑은 고딕" w:hint="eastAsia"/>
          <w:lang w:eastAsia="ko-KR"/>
        </w:rPr>
        <w:t>.</w:t>
      </w:r>
    </w:p>
    <w:p w14:paraId="420D1B5A" w14:textId="77777777" w:rsidR="0036775E" w:rsidRPr="00C84B8F" w:rsidRDefault="0036775E" w:rsidP="0036775E"/>
    <w:p w14:paraId="0BDF35F2" w14:textId="4D5D7337" w:rsidR="0036775E" w:rsidRPr="001E4A44"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E4A44">
        <w:t>6.X.Y</w:t>
      </w:r>
      <w:r w:rsidRPr="001E4A44">
        <w:tab/>
        <w:t>Solution #</w:t>
      </w:r>
      <w:r w:rsidR="008B6F90">
        <w:rPr>
          <w:rFonts w:eastAsia="맑은 고딕" w:hint="eastAsia"/>
          <w:lang w:eastAsia="ko-KR"/>
        </w:rPr>
        <w:t>18</w:t>
      </w:r>
      <w:r w:rsidRPr="001E4A44">
        <w:t>.</w:t>
      </w:r>
      <w:r w:rsidR="008B6F90">
        <w:rPr>
          <w:rFonts w:eastAsia="맑은 고딕" w:hint="eastAsia"/>
          <w:lang w:eastAsia="ko-KR"/>
        </w:rPr>
        <w:t>x</w:t>
      </w:r>
      <w:r w:rsidRPr="001E4A44">
        <w:t xml:space="preserve">: </w:t>
      </w:r>
      <w:bookmarkEnd w:id="27"/>
      <w:bookmarkEnd w:id="28"/>
      <w:bookmarkEnd w:id="29"/>
      <w:bookmarkEnd w:id="30"/>
      <w:bookmarkEnd w:id="31"/>
      <w:bookmarkEnd w:id="32"/>
      <w:bookmarkEnd w:id="33"/>
      <w:r w:rsidR="00B67F2C" w:rsidRPr="00B67F2C">
        <w:t xml:space="preserve">Solution for </w:t>
      </w:r>
      <w:r w:rsidR="003C5848">
        <w:t>AI-enabled NF</w:t>
      </w:r>
      <w:r w:rsidR="00B67F2C" w:rsidRPr="00B67F2C">
        <w:t xml:space="preserve"> incubation with autonomous operation</w:t>
      </w:r>
    </w:p>
    <w:p w14:paraId="0D254E1F" w14:textId="34053EE6" w:rsidR="0036775E" w:rsidRPr="001E4A44"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E4A44">
        <w:t>6.X.Y.0</w:t>
      </w:r>
      <w:r w:rsidRPr="001E4A44">
        <w:tab/>
      </w:r>
      <w:bookmarkEnd w:id="34"/>
      <w:r w:rsidRPr="001E4A44">
        <w:t>Topic</w:t>
      </w:r>
      <w:r w:rsidR="005E5F61" w:rsidRPr="001E4A44">
        <w:t>s</w:t>
      </w:r>
      <w:r w:rsidRPr="001E4A44">
        <w:t xml:space="preserve"> addressed and High-level </w:t>
      </w:r>
      <w:r w:rsidR="00F3442A" w:rsidRPr="001E4A44">
        <w:t>S</w:t>
      </w:r>
      <w:r w:rsidRPr="001E4A44">
        <w:t>olution Principles</w:t>
      </w:r>
      <w:bookmarkEnd w:id="35"/>
      <w:bookmarkEnd w:id="36"/>
      <w:bookmarkEnd w:id="37"/>
      <w:bookmarkEnd w:id="38"/>
      <w:bookmarkEnd w:id="39"/>
      <w:bookmarkEnd w:id="40"/>
      <w:bookmarkEnd w:id="41"/>
    </w:p>
    <w:p w14:paraId="3B5410BF" w14:textId="7A2BBC96" w:rsidR="00F8326C" w:rsidRDefault="00F8326C" w:rsidP="00A475DE">
      <w:pPr>
        <w:rPr>
          <w:rFonts w:eastAsia="맑은 고딕"/>
          <w:lang w:eastAsia="ko-KR"/>
        </w:rPr>
      </w:pPr>
      <w:bookmarkStart w:id="42" w:name="_Toc500949101"/>
      <w:r w:rsidRPr="00F8326C">
        <w:rPr>
          <w:rFonts w:eastAsia="맑은 고딕"/>
          <w:lang w:eastAsia="ko-KR"/>
        </w:rPr>
        <w:t>This solution addresses Key Issue #</w:t>
      </w:r>
      <w:r w:rsidR="005732AA">
        <w:rPr>
          <w:rFonts w:eastAsia="맑은 고딕" w:hint="eastAsia"/>
          <w:lang w:eastAsia="ko-KR"/>
        </w:rPr>
        <w:t>18</w:t>
      </w:r>
      <w:r w:rsidRPr="00F8326C">
        <w:rPr>
          <w:rFonts w:eastAsia="맑은 고딕"/>
          <w:lang w:eastAsia="ko-KR"/>
        </w:rPr>
        <w:t>, bullet #3</w:t>
      </w:r>
      <w:r w:rsidR="005732AA">
        <w:rPr>
          <w:rFonts w:eastAsia="맑은 고딕" w:hint="eastAsia"/>
          <w:lang w:eastAsia="ko-KR"/>
        </w:rPr>
        <w:t>, #6 and #8,</w:t>
      </w:r>
      <w:r w:rsidRPr="00F8326C">
        <w:rPr>
          <w:rFonts w:eastAsia="맑은 고딕"/>
          <w:lang w:eastAsia="ko-KR"/>
        </w:rPr>
        <w:t xml:space="preserve"> regarding </w:t>
      </w:r>
      <w:r w:rsidR="005732AA">
        <w:rPr>
          <w:rFonts w:eastAsia="맑은 고딕" w:hint="eastAsia"/>
          <w:lang w:eastAsia="ko-KR"/>
        </w:rPr>
        <w:t>access</w:t>
      </w:r>
      <w:r w:rsidR="002A5B0A">
        <w:rPr>
          <w:rFonts w:eastAsia="맑은 고딕" w:hint="eastAsia"/>
          <w:lang w:eastAsia="ko-KR"/>
        </w:rPr>
        <w:t xml:space="preserve">ing network AI capabilities, </w:t>
      </w:r>
      <w:r w:rsidR="00B233A8">
        <w:rPr>
          <w:rFonts w:eastAsia="맑은 고딕"/>
          <w:lang w:eastAsia="ko-KR"/>
        </w:rPr>
        <w:t>configurable</w:t>
      </w:r>
      <w:r w:rsidR="002A5B0A">
        <w:rPr>
          <w:rFonts w:eastAsia="맑은 고딕" w:hint="eastAsia"/>
          <w:lang w:eastAsia="ko-KR"/>
        </w:rPr>
        <w:t xml:space="preserve"> levels of autonomy, and </w:t>
      </w:r>
      <w:r w:rsidR="00164D39">
        <w:rPr>
          <w:rFonts w:eastAsia="맑은 고딕" w:hint="eastAsia"/>
          <w:lang w:eastAsia="ko-KR"/>
        </w:rPr>
        <w:t xml:space="preserve">enabling NFs to have AI/ML capabilities, model provisioning, training, and monitoring. </w:t>
      </w:r>
      <w:r w:rsidR="00B233A8" w:rsidRPr="00B233A8">
        <w:rPr>
          <w:rFonts w:eastAsia="맑은 고딕"/>
          <w:lang w:eastAsia="ko-KR"/>
        </w:rPr>
        <w:t>The high-level principles of the solution are:</w:t>
      </w:r>
    </w:p>
    <w:p w14:paraId="78691AB4" w14:textId="523310C4" w:rsidR="0093785E" w:rsidRDefault="00FF0623" w:rsidP="009025C8">
      <w:pPr>
        <w:pStyle w:val="af1"/>
        <w:numPr>
          <w:ilvl w:val="0"/>
          <w:numId w:val="6"/>
        </w:numPr>
        <w:ind w:leftChars="0"/>
        <w:rPr>
          <w:rFonts w:eastAsia="맑은 고딕"/>
          <w:lang w:val="x-none" w:eastAsia="ko-KR"/>
        </w:rPr>
      </w:pPr>
      <w:r w:rsidRPr="00FF0623">
        <w:rPr>
          <w:rFonts w:eastAsia="맑은 고딕"/>
          <w:lang w:val="x-none" w:eastAsia="ko-KR"/>
        </w:rPr>
        <w:t xml:space="preserve">AI </w:t>
      </w:r>
      <w:r w:rsidR="00D91A12">
        <w:rPr>
          <w:rFonts w:eastAsia="맑은 고딕" w:hint="eastAsia"/>
          <w:lang w:val="x-none" w:eastAsia="ko-KR"/>
        </w:rPr>
        <w:t>l</w:t>
      </w:r>
      <w:r w:rsidRPr="00FF0623">
        <w:rPr>
          <w:rFonts w:eastAsia="맑은 고딕"/>
          <w:lang w:val="x-none" w:eastAsia="ko-KR"/>
        </w:rPr>
        <w:t xml:space="preserve">ifecycle </w:t>
      </w:r>
      <w:r w:rsidR="00D91A12">
        <w:rPr>
          <w:rFonts w:eastAsia="맑은 고딕" w:hint="eastAsia"/>
          <w:lang w:val="x-none" w:eastAsia="ko-KR"/>
        </w:rPr>
        <w:t>m</w:t>
      </w:r>
      <w:r w:rsidRPr="00FF0623">
        <w:rPr>
          <w:rFonts w:eastAsia="맑은 고딕"/>
          <w:lang w:val="x-none" w:eastAsia="ko-KR"/>
        </w:rPr>
        <w:t xml:space="preserve">anagement: The solution defines a Safe </w:t>
      </w:r>
      <w:r>
        <w:rPr>
          <w:rFonts w:eastAsia="맑은 고딕" w:hint="eastAsia"/>
          <w:lang w:val="x-none" w:eastAsia="ko-KR"/>
        </w:rPr>
        <w:t>l</w:t>
      </w:r>
      <w:r w:rsidRPr="00FF0623">
        <w:rPr>
          <w:rFonts w:eastAsia="맑은 고딕"/>
          <w:lang w:val="x-none" w:eastAsia="ko-KR"/>
        </w:rPr>
        <w:t xml:space="preserve">ifecycle for AI models within the Core Network, covering </w:t>
      </w:r>
      <w:r>
        <w:rPr>
          <w:rFonts w:eastAsia="맑은 고딕" w:hint="eastAsia"/>
          <w:lang w:val="x-none" w:eastAsia="ko-KR"/>
        </w:rPr>
        <w:t>p</w:t>
      </w:r>
      <w:r w:rsidRPr="00FF0623">
        <w:rPr>
          <w:rFonts w:eastAsia="맑은 고딕"/>
          <w:lang w:val="x-none" w:eastAsia="ko-KR"/>
        </w:rPr>
        <w:t>rovisioning (</w:t>
      </w:r>
      <w:r>
        <w:rPr>
          <w:rFonts w:eastAsia="맑은 고딕" w:hint="eastAsia"/>
          <w:lang w:val="x-none" w:eastAsia="ko-KR"/>
        </w:rPr>
        <w:t>i</w:t>
      </w:r>
      <w:r w:rsidRPr="00FF0623">
        <w:rPr>
          <w:rFonts w:eastAsia="맑은 고딕"/>
          <w:lang w:val="x-none" w:eastAsia="ko-KR"/>
        </w:rPr>
        <w:t xml:space="preserve">ncubation state), </w:t>
      </w:r>
      <w:r>
        <w:rPr>
          <w:rFonts w:eastAsia="맑은 고딕" w:hint="eastAsia"/>
          <w:lang w:val="x-none" w:eastAsia="ko-KR"/>
        </w:rPr>
        <w:t>t</w:t>
      </w:r>
      <w:r w:rsidRPr="00FF0623">
        <w:rPr>
          <w:rFonts w:eastAsia="맑은 고딕"/>
          <w:lang w:val="x-none" w:eastAsia="ko-KR"/>
        </w:rPr>
        <w:t>raining (</w:t>
      </w:r>
      <w:r>
        <w:rPr>
          <w:rFonts w:eastAsia="맑은 고딕" w:hint="eastAsia"/>
          <w:lang w:val="x-none" w:eastAsia="ko-KR"/>
        </w:rPr>
        <w:t>l</w:t>
      </w:r>
      <w:r w:rsidRPr="00FF0623">
        <w:rPr>
          <w:rFonts w:eastAsia="맑은 고딕"/>
          <w:lang w:val="x-none" w:eastAsia="ko-KR"/>
        </w:rPr>
        <w:t>earning from Data Framework</w:t>
      </w:r>
      <w:r w:rsidR="00E44645">
        <w:rPr>
          <w:rFonts w:eastAsia="맑은 고딕" w:hint="eastAsia"/>
          <w:lang w:val="x-none" w:eastAsia="ko-KR"/>
        </w:rPr>
        <w:t xml:space="preserve"> (e.g., </w:t>
      </w:r>
      <w:r w:rsidR="00A46D0D">
        <w:rPr>
          <w:rFonts w:eastAsia="맑은 고딕" w:hint="eastAsia"/>
          <w:lang w:val="x-none" w:eastAsia="ko-KR"/>
        </w:rPr>
        <w:t>6G</w:t>
      </w:r>
      <w:r w:rsidR="00911847">
        <w:rPr>
          <w:rFonts w:eastAsia="맑은 고딕" w:hint="eastAsia"/>
          <w:lang w:val="x-none" w:eastAsia="ko-KR"/>
        </w:rPr>
        <w:t xml:space="preserve"> NWDAF</w:t>
      </w:r>
      <w:r w:rsidRPr="00FF0623">
        <w:rPr>
          <w:rFonts w:eastAsia="맑은 고딕"/>
          <w:lang w:val="x-none" w:eastAsia="ko-KR"/>
        </w:rPr>
        <w:t>), and Monitoring (</w:t>
      </w:r>
      <w:r>
        <w:rPr>
          <w:rFonts w:eastAsia="맑은 고딕" w:hint="eastAsia"/>
          <w:lang w:val="x-none" w:eastAsia="ko-KR"/>
        </w:rPr>
        <w:t>v</w:t>
      </w:r>
      <w:r w:rsidRPr="00FF0623">
        <w:rPr>
          <w:rFonts w:eastAsia="맑은 고딕"/>
          <w:lang w:val="x-none" w:eastAsia="ko-KR"/>
        </w:rPr>
        <w:t xml:space="preserve">alidation by </w:t>
      </w:r>
      <w:r>
        <w:rPr>
          <w:rFonts w:eastAsia="맑은 고딕" w:hint="eastAsia"/>
          <w:lang w:val="x-none" w:eastAsia="ko-KR"/>
        </w:rPr>
        <w:t>v</w:t>
      </w:r>
      <w:r w:rsidRPr="00FF0623">
        <w:rPr>
          <w:rFonts w:eastAsia="맑은 고딕"/>
          <w:lang w:val="x-none" w:eastAsia="ko-KR"/>
        </w:rPr>
        <w:t>alidator NF</w:t>
      </w:r>
      <w:r>
        <w:rPr>
          <w:rFonts w:eastAsia="맑은 고딕" w:hint="eastAsia"/>
          <w:lang w:val="x-none" w:eastAsia="ko-KR"/>
        </w:rPr>
        <w:t>s</w:t>
      </w:r>
      <w:r w:rsidRPr="00FF0623">
        <w:rPr>
          <w:rFonts w:eastAsia="맑은 고딕"/>
          <w:lang w:val="x-none" w:eastAsia="ko-KR"/>
        </w:rPr>
        <w:t xml:space="preserve">). </w:t>
      </w:r>
    </w:p>
    <w:p w14:paraId="732EB90F" w14:textId="1D3B07D1" w:rsidR="009025C8" w:rsidRPr="009025C8" w:rsidRDefault="009025C8" w:rsidP="009025C8">
      <w:pPr>
        <w:pStyle w:val="af1"/>
        <w:numPr>
          <w:ilvl w:val="0"/>
          <w:numId w:val="6"/>
        </w:numPr>
        <w:ind w:leftChars="0"/>
        <w:rPr>
          <w:rFonts w:eastAsia="맑은 고딕"/>
          <w:lang w:val="x-none" w:eastAsia="ko-KR"/>
        </w:rPr>
      </w:pPr>
      <w:r w:rsidRPr="009025C8">
        <w:rPr>
          <w:rFonts w:eastAsia="맑은 고딕"/>
          <w:lang w:val="x-none" w:eastAsia="ko-KR"/>
        </w:rPr>
        <w:t xml:space="preserve">Incubation </w:t>
      </w:r>
      <w:r w:rsidR="00D91A12">
        <w:rPr>
          <w:rFonts w:eastAsia="맑은 고딕" w:hint="eastAsia"/>
          <w:lang w:val="x-none" w:eastAsia="ko-KR"/>
        </w:rPr>
        <w:t>s</w:t>
      </w:r>
      <w:r w:rsidRPr="009025C8">
        <w:rPr>
          <w:rFonts w:eastAsia="맑은 고딕"/>
          <w:lang w:val="x-none" w:eastAsia="ko-KR"/>
        </w:rPr>
        <w:t xml:space="preserve">tate: </w:t>
      </w:r>
      <w:r w:rsidR="003C5848">
        <w:rPr>
          <w:rFonts w:eastAsia="맑은 고딕"/>
          <w:lang w:val="x-none" w:eastAsia="ko-KR"/>
        </w:rPr>
        <w:t>AI-enabled NF</w:t>
      </w:r>
      <w:r w:rsidRPr="009025C8">
        <w:rPr>
          <w:rFonts w:eastAsia="맑은 고딕"/>
          <w:lang w:val="x-none" w:eastAsia="ko-KR"/>
        </w:rPr>
        <w:t>s support an "Incubating" status where they perform self-learning and internal parameter classification without being discoverable for commercial service.</w:t>
      </w:r>
    </w:p>
    <w:p w14:paraId="23C304BE" w14:textId="0B2C115A" w:rsidR="00450D63" w:rsidRP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Sensitivity </w:t>
      </w:r>
      <w:r w:rsidR="00D91A12">
        <w:rPr>
          <w:rFonts w:eastAsia="맑은 고딕" w:hint="eastAsia"/>
          <w:lang w:val="x-none" w:eastAsia="ko-KR"/>
        </w:rPr>
        <w:t>c</w:t>
      </w:r>
      <w:r w:rsidRPr="00450D63">
        <w:rPr>
          <w:rFonts w:eastAsia="맑은 고딕"/>
          <w:lang w:val="x-none" w:eastAsia="ko-KR"/>
        </w:rPr>
        <w:t>lassification: The NF utilizes the Data Framework to correlate parameter changes with network faults.</w:t>
      </w:r>
    </w:p>
    <w:p w14:paraId="7FDB4133" w14:textId="6C2AFF0B" w:rsid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Autonomous </w:t>
      </w:r>
      <w:r w:rsidR="00D91A12">
        <w:rPr>
          <w:rFonts w:eastAsia="맑은 고딕" w:hint="eastAsia"/>
          <w:lang w:val="x-none" w:eastAsia="ko-KR"/>
        </w:rPr>
        <w:t>s</w:t>
      </w:r>
      <w:r w:rsidRPr="00450D63">
        <w:rPr>
          <w:rFonts w:eastAsia="맑은 고딕"/>
          <w:lang w:val="x-none" w:eastAsia="ko-KR"/>
        </w:rPr>
        <w:t>cope: The NRF registry is enhanced to support an autonomous</w:t>
      </w:r>
      <w:r w:rsidR="009719D4">
        <w:rPr>
          <w:rFonts w:eastAsia="맑은 고딕" w:hint="eastAsia"/>
          <w:lang w:val="x-none" w:eastAsia="ko-KR"/>
        </w:rPr>
        <w:t>-</w:t>
      </w:r>
      <w:r w:rsidR="00596876">
        <w:rPr>
          <w:rFonts w:eastAsia="맑은 고딕" w:hint="eastAsia"/>
          <w:lang w:val="x-none" w:eastAsia="ko-KR"/>
        </w:rPr>
        <w:t>s</w:t>
      </w:r>
      <w:r w:rsidRPr="00450D63">
        <w:rPr>
          <w:rFonts w:eastAsia="맑은 고딕"/>
          <w:lang w:val="x-none" w:eastAsia="ko-KR"/>
        </w:rPr>
        <w:t xml:space="preserve">cope attribute, allowing the NF to transition from restricted tuning to full autonomy. </w:t>
      </w:r>
    </w:p>
    <w:p w14:paraId="761E6D37" w14:textId="4BCEECE1" w:rsidR="0036775E" w:rsidRPr="009025C8" w:rsidRDefault="009025C8" w:rsidP="00450D63">
      <w:pPr>
        <w:pStyle w:val="af1"/>
        <w:numPr>
          <w:ilvl w:val="0"/>
          <w:numId w:val="6"/>
        </w:numPr>
        <w:ind w:leftChars="0"/>
        <w:rPr>
          <w:rFonts w:eastAsia="맑은 고딕"/>
          <w:lang w:val="x-none" w:eastAsia="ko-KR"/>
        </w:rPr>
      </w:pPr>
      <w:r w:rsidRPr="009025C8">
        <w:rPr>
          <w:rFonts w:eastAsia="맑은 고딕"/>
          <w:lang w:val="x-none" w:eastAsia="ko-KR"/>
        </w:rPr>
        <w:t xml:space="preserve">Targeted </w:t>
      </w:r>
      <w:r w:rsidR="00D91A12">
        <w:rPr>
          <w:rFonts w:eastAsia="맑은 고딕" w:hint="eastAsia"/>
          <w:lang w:val="x-none" w:eastAsia="ko-KR"/>
        </w:rPr>
        <w:t>v</w:t>
      </w:r>
      <w:r w:rsidRPr="009025C8">
        <w:rPr>
          <w:rFonts w:eastAsia="맑은 고딕"/>
          <w:lang w:val="x-none" w:eastAsia="ko-KR"/>
        </w:rPr>
        <w:t>alidation: A specific Validator NF (e.g., OAM or Verification Entity) can discover hidden Incubating NFs to perform safety tests, enabling a risk-free transition to autonomous operations.</w:t>
      </w:r>
    </w:p>
    <w:p w14:paraId="0850CE58" w14:textId="77777777" w:rsidR="0036775E" w:rsidRPr="001E4A44"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E4A44">
        <w:t>6.X.Y.1</w:t>
      </w:r>
      <w:r w:rsidRPr="001E4A44">
        <w:tab/>
        <w:t>Description</w:t>
      </w:r>
      <w:bookmarkEnd w:id="43"/>
      <w:bookmarkEnd w:id="44"/>
      <w:bookmarkEnd w:id="45"/>
      <w:bookmarkEnd w:id="46"/>
      <w:bookmarkEnd w:id="47"/>
      <w:bookmarkEnd w:id="48"/>
      <w:bookmarkEnd w:id="49"/>
    </w:p>
    <w:p w14:paraId="7201CF67" w14:textId="44A0627A" w:rsidR="00515AC8" w:rsidRPr="00515AC8" w:rsidRDefault="00515AC8" w:rsidP="00515AC8">
      <w:pPr>
        <w:rPr>
          <w:rFonts w:eastAsia="맑은 고딕"/>
          <w:lang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15AC8">
        <w:rPr>
          <w:rFonts w:eastAsia="맑은 고딕"/>
          <w:lang w:eastAsia="ko-KR"/>
        </w:rPr>
        <w:t>The 6G System introduces a lifecycle management framework for AI-Native NFs to ensure operational safety before granting full autonomous control.</w:t>
      </w:r>
      <w:r>
        <w:rPr>
          <w:rFonts w:eastAsia="맑은 고딕" w:hint="eastAsia"/>
          <w:lang w:eastAsia="ko-KR"/>
        </w:rPr>
        <w:t xml:space="preserve"> </w:t>
      </w:r>
      <w:r w:rsidRPr="00515AC8">
        <w:rPr>
          <w:rFonts w:eastAsia="맑은 고딕"/>
          <w:lang w:eastAsia="ko-KR"/>
        </w:rPr>
        <w:t xml:space="preserve">AI Incubation and Sensitivity </w:t>
      </w:r>
      <w:r w:rsidR="00676A11">
        <w:rPr>
          <w:rFonts w:eastAsia="맑은 고딕" w:hint="eastAsia"/>
          <w:lang w:eastAsia="ko-KR"/>
        </w:rPr>
        <w:t>t</w:t>
      </w:r>
      <w:r w:rsidRPr="00515AC8">
        <w:rPr>
          <w:rFonts w:eastAsia="맑은 고딕"/>
          <w:lang w:eastAsia="ko-KR"/>
        </w:rPr>
        <w:t xml:space="preserve">iers: Unlike static NFs, </w:t>
      </w:r>
      <w:r w:rsidR="003C5848">
        <w:rPr>
          <w:rFonts w:eastAsia="맑은 고딕"/>
          <w:lang w:eastAsia="ko-KR"/>
        </w:rPr>
        <w:t>AI-enabled NF</w:t>
      </w:r>
      <w:r w:rsidRPr="00515AC8">
        <w:rPr>
          <w:rFonts w:eastAsia="맑은 고딕"/>
          <w:lang w:eastAsia="ko-KR"/>
        </w:rPr>
        <w:t xml:space="preserve">s require a phase of environmental adaptation. During this Incubation </w:t>
      </w:r>
      <w:r w:rsidR="00676A11">
        <w:rPr>
          <w:rFonts w:eastAsia="맑은 고딕" w:hint="eastAsia"/>
          <w:lang w:eastAsia="ko-KR"/>
        </w:rPr>
        <w:t>p</w:t>
      </w:r>
      <w:r w:rsidRPr="00515AC8">
        <w:rPr>
          <w:rFonts w:eastAsia="맑은 고딕"/>
          <w:lang w:eastAsia="ko-KR"/>
        </w:rPr>
        <w:t xml:space="preserve">hase, the NF </w:t>
      </w:r>
      <w:proofErr w:type="spellStart"/>
      <w:r w:rsidRPr="00515AC8">
        <w:rPr>
          <w:rFonts w:eastAsia="맑은 고딕"/>
          <w:lang w:eastAsia="ko-KR"/>
        </w:rPr>
        <w:t>analyzes</w:t>
      </w:r>
      <w:proofErr w:type="spellEnd"/>
      <w:r w:rsidRPr="00515AC8">
        <w:rPr>
          <w:rFonts w:eastAsia="맑은 고딕"/>
          <w:lang w:eastAsia="ko-KR"/>
        </w:rPr>
        <w:t xml:space="preserve"> historical data to map its internal parameters to operational risks:</w:t>
      </w:r>
    </w:p>
    <w:p w14:paraId="76A4A5EB" w14:textId="3DE8EEC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Tier-L (Low Sensitivity): Parameters with negligible impact on service continuity (e.g., non-critical reporting timers</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71B11AB3" w14:textId="55A09DA9"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Tier-H (High Sensitivity): Parameters with significant impact on service reliability (e.g., handover thresholds, QoS pre-emption</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4952FA75" w14:textId="7FF97DA2" w:rsidR="00515AC8" w:rsidRPr="00515AC8" w:rsidRDefault="00515AC8" w:rsidP="00515AC8">
      <w:pPr>
        <w:rPr>
          <w:rFonts w:eastAsia="맑은 고딕"/>
          <w:lang w:val="x-none" w:eastAsia="ko-KR"/>
        </w:rPr>
      </w:pPr>
      <w:r w:rsidRPr="00515AC8">
        <w:rPr>
          <w:rFonts w:eastAsia="맑은 고딕"/>
          <w:lang w:val="x-none" w:eastAsia="ko-KR"/>
        </w:rPr>
        <w:t xml:space="preserve">Progressive </w:t>
      </w:r>
      <w:r w:rsidR="001960DF">
        <w:rPr>
          <w:rFonts w:eastAsia="맑은 고딕" w:hint="eastAsia"/>
          <w:lang w:val="x-none" w:eastAsia="ko-KR"/>
        </w:rPr>
        <w:t>s</w:t>
      </w:r>
      <w:r w:rsidRPr="00515AC8">
        <w:rPr>
          <w:rFonts w:eastAsia="맑은 고딕"/>
          <w:lang w:val="x-none" w:eastAsia="ko-KR"/>
        </w:rPr>
        <w:t xml:space="preserve">cope </w:t>
      </w:r>
      <w:r w:rsidR="001960DF">
        <w:rPr>
          <w:rFonts w:eastAsia="맑은 고딕" w:hint="eastAsia"/>
          <w:lang w:val="x-none" w:eastAsia="ko-KR"/>
        </w:rPr>
        <w:t>r</w:t>
      </w:r>
      <w:r w:rsidRPr="00515AC8">
        <w:rPr>
          <w:rFonts w:eastAsia="맑은 고딕"/>
          <w:lang w:val="x-none" w:eastAsia="ko-KR"/>
        </w:rPr>
        <w:t>egistration: To manage this risk, the NF Profile in the NRF is extended with an autonomous</w:t>
      </w:r>
      <w:r w:rsidR="009719D4">
        <w:rPr>
          <w:rFonts w:eastAsia="맑은 고딕" w:hint="eastAsia"/>
          <w:lang w:val="x-none" w:eastAsia="ko-KR"/>
        </w:rPr>
        <w:t>-s</w:t>
      </w:r>
      <w:r w:rsidRPr="00515AC8">
        <w:rPr>
          <w:rFonts w:eastAsia="맑은 고딕"/>
          <w:lang w:val="x-none" w:eastAsia="ko-KR"/>
        </w:rPr>
        <w:t>cope attribute. This attribute defines the "Boundaries of Autonomy" for the NF:</w:t>
      </w:r>
    </w:p>
    <w:p w14:paraId="52FA7F0B" w14:textId="07142C20"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lastRenderedPageBreak/>
        <w:t xml:space="preserve">Scope = NULL: The NF is learning </w:t>
      </w:r>
      <w:r w:rsidR="00672720">
        <w:rPr>
          <w:rFonts w:eastAsia="맑은 고딕" w:hint="eastAsia"/>
          <w:lang w:val="x-none" w:eastAsia="ko-KR"/>
        </w:rPr>
        <w:t xml:space="preserve">mode (incubation), it is </w:t>
      </w:r>
      <w:r w:rsidRPr="00515AC8">
        <w:rPr>
          <w:rFonts w:eastAsia="맑은 고딕"/>
          <w:lang w:val="x-none" w:eastAsia="ko-KR"/>
        </w:rPr>
        <w:t>authorized to change nothing.</w:t>
      </w:r>
    </w:p>
    <w:p w14:paraId="70A9FBA8" w14:textId="556D808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 xml:space="preserve">Scope = RESTRICTED: </w:t>
      </w:r>
      <w:r w:rsidR="00BD0A78">
        <w:rPr>
          <w:rFonts w:eastAsia="맑은 고딕" w:hint="eastAsia"/>
          <w:lang w:val="x-none" w:eastAsia="ko-KR"/>
        </w:rPr>
        <w:t>T</w:t>
      </w:r>
      <w:r w:rsidR="00BD0A78" w:rsidRPr="00BD0A78">
        <w:rPr>
          <w:rFonts w:eastAsia="맑은 고딕"/>
          <w:lang w:val="x-none" w:eastAsia="ko-KR"/>
        </w:rPr>
        <w:t>he NF is authorized to autonomously tune Tier-L parameters for commercial traffic. Tier-H parameters remain locked for commercial use but are unlocked for Validation Traffic from an authorized Validator.</w:t>
      </w:r>
    </w:p>
    <w:p w14:paraId="5B223EA5" w14:textId="2D5D031A"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Scope = UNRESTRICTED: The NF is fully authorized to tune all parameters, including Tier-H</w:t>
      </w:r>
      <w:r w:rsidR="0015372D">
        <w:rPr>
          <w:rFonts w:eastAsia="맑은 고딕" w:hint="eastAsia"/>
          <w:lang w:val="x-none" w:eastAsia="ko-KR"/>
        </w:rPr>
        <w:t>, for all traffic.</w:t>
      </w:r>
    </w:p>
    <w:p w14:paraId="217B5CB0" w14:textId="77777777" w:rsidR="009672EC" w:rsidRPr="009672EC" w:rsidRDefault="009672EC" w:rsidP="009672EC">
      <w:pPr>
        <w:rPr>
          <w:rFonts w:eastAsia="맑은 고딕"/>
          <w:lang w:val="x-none" w:eastAsia="ko-KR"/>
        </w:rPr>
      </w:pPr>
      <w:r w:rsidRPr="009672EC">
        <w:rPr>
          <w:rFonts w:eastAsia="맑은 고딕"/>
          <w:lang w:val="x-none" w:eastAsia="ko-KR"/>
        </w:rPr>
        <w:t>Mapping to Standard Autonomous Levels: The autonomous-scope attribute proposed in this solution serves as the registration mechanism to implement the Levels of Autonomous Network defined in TS 28.100. Specifically:</w:t>
      </w:r>
    </w:p>
    <w:p w14:paraId="4AA4E09B" w14:textId="2BAD1240"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autonomous-scope="RESTRICTED" corresponds to Level 3 (Conditional Autonomous), where the condition is limited to Tier-L parameters.</w:t>
      </w:r>
    </w:p>
    <w:p w14:paraId="1CDF5165" w14:textId="500D3627"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autonomous-scope="UNRESTRICTED" corresponds to Level 4 (High Autonomous), enabling full self-optimization capabilities.</w:t>
      </w:r>
    </w:p>
    <w:p w14:paraId="13AF2791" w14:textId="3AA31166" w:rsidR="008B6F90" w:rsidRDefault="00515AC8" w:rsidP="00515AC8">
      <w:pPr>
        <w:rPr>
          <w:rFonts w:eastAsia="맑은 고딕"/>
          <w:lang w:val="x-none" w:eastAsia="ko-KR"/>
        </w:rPr>
      </w:pPr>
      <w:r w:rsidRPr="00515AC8">
        <w:rPr>
          <w:rFonts w:eastAsia="맑은 고딕"/>
          <w:lang w:val="x-none" w:eastAsia="ko-KR"/>
        </w:rPr>
        <w:t>The transition between these scopes is governed by a Validator NF, which discovers the Incubating NF and verifies its stability in a controlled environment before the NF promotes itself to a fully registered, unrestricted state.</w:t>
      </w:r>
    </w:p>
    <w:p w14:paraId="39B30D08" w14:textId="324CFE71" w:rsidR="00934E98" w:rsidRDefault="00934E98" w:rsidP="00515AC8">
      <w:pPr>
        <w:rPr>
          <w:rFonts w:eastAsia="맑은 고딕"/>
          <w:lang w:eastAsia="ko-KR"/>
        </w:rPr>
      </w:pPr>
      <w:r w:rsidRPr="00934E98">
        <w:rPr>
          <w:rFonts w:eastAsia="맑은 고딕"/>
          <w:lang w:eastAsia="ko-KR"/>
        </w:rPr>
        <w:t xml:space="preserve">NOTE: The internal logic used by the NF to classify parameters into Sensitivity Tiers (e.g., using Reinforcement Learning or Causal Inference) is implementation-specific and out of scope for this specification. This solution standardizes the </w:t>
      </w:r>
      <w:r w:rsidRPr="00934E98">
        <w:rPr>
          <w:rFonts w:eastAsia="맑은 고딕"/>
          <w:i/>
          <w:iCs/>
          <w:lang w:eastAsia="ko-KR"/>
        </w:rPr>
        <w:t>exposure</w:t>
      </w:r>
      <w:r w:rsidRPr="00934E98">
        <w:rPr>
          <w:rFonts w:eastAsia="맑은 고딕"/>
          <w:lang w:eastAsia="ko-KR"/>
        </w:rPr>
        <w:t xml:space="preserve"> of these tiers to the NRF.</w:t>
      </w:r>
    </w:p>
    <w:p w14:paraId="28ACBD04" w14:textId="4546BE48" w:rsidR="005A2D4A" w:rsidRPr="005A2D4A" w:rsidRDefault="005A2D4A" w:rsidP="005A2D4A">
      <w:pPr>
        <w:rPr>
          <w:rFonts w:eastAsia="맑은 고딕"/>
          <w:lang w:val="x-none" w:eastAsia="ko-KR"/>
        </w:rPr>
      </w:pPr>
      <w:r w:rsidRPr="005A2D4A">
        <w:rPr>
          <w:rFonts w:eastAsia="맑은 고딕"/>
          <w:lang w:val="x-none" w:eastAsia="ko-KR"/>
        </w:rPr>
        <w:t>This solution enables the full lifecycle of AI/ML capabilities within the 6G CN:</w:t>
      </w:r>
    </w:p>
    <w:p w14:paraId="646AA6A1" w14:textId="77777777"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Model Provisioning: The "Incubation" state allows an NF to be provisioned with a new model and registered in the network without affecting live traffic.</w:t>
      </w:r>
    </w:p>
    <w:p w14:paraId="64A37C87" w14:textId="34A26E8E"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Training/Learning: The interaction with the Data Framework allows the NF to "train" or "fine-tune" its sensitivity classification logic based on local environment data.</w:t>
      </w:r>
    </w:p>
    <w:p w14:paraId="39288CCF" w14:textId="1DDEE410" w:rsidR="00934E98"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Monitoring: The Validator NF acts as the active monitoring entity, generating test traffic to verify model performance before the NF is authorized for high-sensitivity operations.</w:t>
      </w:r>
    </w:p>
    <w:p w14:paraId="388FC5D1" w14:textId="77777777" w:rsidR="005A2D4A" w:rsidRPr="00515AC8" w:rsidRDefault="005A2D4A" w:rsidP="00515AC8">
      <w:pPr>
        <w:rPr>
          <w:rFonts w:eastAsia="맑은 고딕"/>
          <w:lang w:val="x-none" w:eastAsia="ko-KR"/>
        </w:rPr>
      </w:pPr>
    </w:p>
    <w:p w14:paraId="20B4997C" w14:textId="14D8E3E8"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2594E" w14:textId="54BFDC66" w:rsidR="005D46A5" w:rsidRDefault="005D46A5" w:rsidP="006D15C1">
      <w:pPr>
        <w:rPr>
          <w:rFonts w:eastAsia="맑은 고딕"/>
          <w:i/>
          <w:iCs/>
          <w:color w:val="0070C0"/>
          <w:lang w:val="x-none"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p>
    <w:p w14:paraId="61099949" w14:textId="2B11162B" w:rsidR="00817340" w:rsidRDefault="00CD1B80" w:rsidP="00866A5A">
      <w:pPr>
        <w:jc w:val="center"/>
        <w:rPr>
          <w:rFonts w:eastAsia="맑은 고딕"/>
          <w:b/>
          <w:bCs/>
          <w:lang w:eastAsia="ko-KR"/>
        </w:rPr>
      </w:pPr>
      <w:r>
        <w:rPr>
          <w:rFonts w:eastAsia="맑은 고딕"/>
          <w:b/>
          <w:bCs/>
          <w:noProof/>
          <w:lang w:eastAsia="ko-KR"/>
        </w:rPr>
        <w:lastRenderedPageBreak/>
        <w:drawing>
          <wp:inline distT="0" distB="0" distL="0" distR="0" wp14:anchorId="400D37F9" wp14:editId="2105BDED">
            <wp:extent cx="6120000" cy="4192289"/>
            <wp:effectExtent l="0" t="0" r="0" b="0"/>
            <wp:docPr id="21081768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4192289"/>
                    </a:xfrm>
                    <a:prstGeom prst="rect">
                      <a:avLst/>
                    </a:prstGeom>
                    <a:noFill/>
                  </pic:spPr>
                </pic:pic>
              </a:graphicData>
            </a:graphic>
          </wp:inline>
        </w:drawing>
      </w:r>
    </w:p>
    <w:p w14:paraId="1958A98F" w14:textId="2012A4DB" w:rsidR="00E605FE" w:rsidRDefault="00E605FE" w:rsidP="00390986">
      <w:pPr>
        <w:jc w:val="center"/>
        <w:rPr>
          <w:rFonts w:eastAsia="맑은 고딕"/>
          <w:lang w:eastAsia="ko-KR"/>
        </w:rPr>
      </w:pPr>
      <w:r w:rsidRPr="00866A5A">
        <w:rPr>
          <w:rFonts w:eastAsia="맑은 고딕" w:hint="eastAsia"/>
          <w:b/>
          <w:bCs/>
          <w:lang w:val="x-none" w:eastAsia="ko-KR"/>
        </w:rPr>
        <w:t xml:space="preserve">Figure </w:t>
      </w:r>
      <w:r w:rsidRPr="00866A5A">
        <w:rPr>
          <w:rFonts w:eastAsia="맑은 고딕"/>
          <w:b/>
          <w:bCs/>
          <w:lang w:val="x-none" w:eastAsia="ko-KR"/>
        </w:rPr>
        <w:t>6.X.Y.2</w:t>
      </w:r>
      <w:r w:rsidRPr="00866A5A">
        <w:rPr>
          <w:rFonts w:eastAsia="맑은 고딕" w:hint="eastAsia"/>
          <w:b/>
          <w:bCs/>
          <w:lang w:val="x-none" w:eastAsia="ko-KR"/>
        </w:rPr>
        <w:t xml:space="preserve">-1: </w:t>
      </w:r>
      <w:r>
        <w:rPr>
          <w:rFonts w:eastAsia="맑은 고딕" w:hint="eastAsia"/>
          <w:b/>
          <w:bCs/>
          <w:lang w:val="x-none" w:eastAsia="ko-KR"/>
        </w:rPr>
        <w:t>Pro</w:t>
      </w:r>
      <w:r w:rsidR="00DA6A21">
        <w:rPr>
          <w:rFonts w:eastAsia="맑은 고딕" w:hint="eastAsia"/>
          <w:b/>
          <w:bCs/>
          <w:lang w:val="x-none" w:eastAsia="ko-KR"/>
        </w:rPr>
        <w:t>cedure fo</w:t>
      </w:r>
      <w:r w:rsidR="001B2DFA">
        <w:rPr>
          <w:rFonts w:eastAsia="맑은 고딕" w:hint="eastAsia"/>
          <w:b/>
          <w:bCs/>
          <w:lang w:val="x-none" w:eastAsia="ko-KR"/>
        </w:rPr>
        <w:t xml:space="preserve">r </w:t>
      </w:r>
      <w:r w:rsidR="003C5848">
        <w:rPr>
          <w:rFonts w:eastAsia="맑은 고딕" w:hint="eastAsia"/>
          <w:b/>
          <w:bCs/>
          <w:lang w:val="x-none" w:eastAsia="ko-KR"/>
        </w:rPr>
        <w:t>AI-enabled NF</w:t>
      </w:r>
      <w:r w:rsidR="0071527C">
        <w:rPr>
          <w:rFonts w:eastAsia="맑은 고딕" w:hint="eastAsia"/>
          <w:b/>
          <w:bCs/>
          <w:lang w:val="x-none" w:eastAsia="ko-KR"/>
        </w:rPr>
        <w:t xml:space="preserve"> with incubating status to </w:t>
      </w:r>
      <w:r w:rsidR="000B0CAB">
        <w:rPr>
          <w:rFonts w:eastAsia="맑은 고딕" w:hint="eastAsia"/>
          <w:b/>
          <w:bCs/>
          <w:lang w:val="x-none" w:eastAsia="ko-KR"/>
        </w:rPr>
        <w:t>autonomous</w:t>
      </w:r>
    </w:p>
    <w:p w14:paraId="4F4B5DC2" w14:textId="77777777" w:rsidR="00E605FE" w:rsidRPr="008B6F90" w:rsidRDefault="00E605FE" w:rsidP="00390986">
      <w:pPr>
        <w:rPr>
          <w:rFonts w:eastAsia="맑은 고딕"/>
          <w:b/>
          <w:bCs/>
          <w:lang w:eastAsia="ko-KR"/>
        </w:rPr>
      </w:pPr>
    </w:p>
    <w:p w14:paraId="484A82A6" w14:textId="04B18016" w:rsidR="00817340" w:rsidRPr="00817340" w:rsidRDefault="006C1B28" w:rsidP="00817340">
      <w:pPr>
        <w:rPr>
          <w:rFonts w:eastAsia="맑은 고딕"/>
          <w:lang w:val="x-none" w:eastAsia="ko-KR"/>
        </w:rPr>
      </w:pPr>
      <w:r>
        <w:rPr>
          <w:rFonts w:eastAsia="맑은 고딕" w:hint="eastAsia"/>
          <w:lang w:val="x-none" w:eastAsia="ko-KR"/>
        </w:rPr>
        <w:t>Procedures are as follows:</w:t>
      </w:r>
    </w:p>
    <w:p w14:paraId="2C4103DB" w14:textId="0C0BE8ED" w:rsidR="00430540" w:rsidRPr="00430540" w:rsidRDefault="00430540" w:rsidP="00814FC7">
      <w:pPr>
        <w:pStyle w:val="af1"/>
        <w:numPr>
          <w:ilvl w:val="0"/>
          <w:numId w:val="6"/>
        </w:numPr>
        <w:ind w:leftChars="0"/>
        <w:rPr>
          <w:rFonts w:eastAsia="맑은 고딕"/>
          <w:lang w:val="x-none" w:eastAsia="ko-KR"/>
        </w:rPr>
      </w:pPr>
      <w:r w:rsidRPr="00430540">
        <w:rPr>
          <w:rFonts w:eastAsia="맑은 고딕"/>
          <w:lang w:val="x-none" w:eastAsia="ko-KR"/>
        </w:rPr>
        <w:t xml:space="preserve">Step 1: </w:t>
      </w:r>
      <w:r w:rsidR="006E4E77">
        <w:rPr>
          <w:rFonts w:eastAsia="맑은 고딕" w:hint="eastAsia"/>
          <w:lang w:val="x-none" w:eastAsia="ko-KR"/>
        </w:rPr>
        <w:t xml:space="preserve">(Provisioning &amp; registration) </w:t>
      </w:r>
      <w:r w:rsidRPr="00430540">
        <w:rPr>
          <w:rFonts w:eastAsia="맑은 고딕"/>
          <w:lang w:val="x-none" w:eastAsia="ko-KR"/>
        </w:rPr>
        <w:t xml:space="preserve">The </w:t>
      </w:r>
      <w:r w:rsidR="003C5848">
        <w:rPr>
          <w:rFonts w:eastAsia="맑은 고딕"/>
          <w:lang w:val="x-none" w:eastAsia="ko-KR"/>
        </w:rPr>
        <w:t>AI-enabled NF</w:t>
      </w:r>
      <w:r w:rsidRPr="00430540">
        <w:rPr>
          <w:rFonts w:eastAsia="맑은 고딕"/>
          <w:lang w:val="x-none" w:eastAsia="ko-KR"/>
        </w:rPr>
        <w:t xml:space="preserve"> </w:t>
      </w:r>
      <w:r w:rsidR="003C5A4E">
        <w:rPr>
          <w:rFonts w:eastAsia="맑은 고딕" w:hint="eastAsia"/>
          <w:lang w:val="x-none" w:eastAsia="ko-KR"/>
        </w:rPr>
        <w:t xml:space="preserve">instantiates (is provisioned) and </w:t>
      </w:r>
      <w:r w:rsidRPr="00430540">
        <w:rPr>
          <w:rFonts w:eastAsia="맑은 고딕"/>
          <w:lang w:val="x-none" w:eastAsia="ko-KR"/>
        </w:rPr>
        <w:t>performs registration with the NRF.</w:t>
      </w:r>
      <w:r w:rsidRPr="00430540">
        <w:rPr>
          <w:rFonts w:eastAsia="맑은 고딕" w:hint="eastAsia"/>
          <w:lang w:val="x-none" w:eastAsia="ko-KR"/>
        </w:rPr>
        <w:t xml:space="preserve"> </w:t>
      </w:r>
      <w:r w:rsidRPr="00430540">
        <w:rPr>
          <w:rFonts w:eastAsia="맑은 고딕"/>
          <w:lang w:val="x-none" w:eastAsia="ko-KR"/>
        </w:rPr>
        <w:t xml:space="preserve">It sets </w:t>
      </w:r>
      <w:proofErr w:type="spellStart"/>
      <w:r w:rsidRPr="00430540">
        <w:rPr>
          <w:rFonts w:eastAsia="맑은 고딕"/>
          <w:lang w:val="x-none" w:eastAsia="ko-KR"/>
        </w:rPr>
        <w:t>nfStatus</w:t>
      </w:r>
      <w:proofErr w:type="spellEnd"/>
      <w:r w:rsidRPr="00430540">
        <w:rPr>
          <w:rFonts w:eastAsia="맑은 고딕"/>
          <w:lang w:val="x-none" w:eastAsia="ko-KR"/>
        </w:rPr>
        <w:t xml:space="preserve"> to "INCUBATING" to ensure it is not discoverable by standard service consumers.</w:t>
      </w:r>
      <w:r w:rsidRPr="00430540">
        <w:rPr>
          <w:rFonts w:eastAsia="맑은 고딕" w:hint="eastAsia"/>
          <w:lang w:val="x-none" w:eastAsia="ko-KR"/>
        </w:rPr>
        <w:t xml:space="preserve"> </w:t>
      </w:r>
      <w:r w:rsidRPr="00430540">
        <w:rPr>
          <w:rFonts w:eastAsia="맑은 고딕"/>
          <w:lang w:val="x-none" w:eastAsia="ko-KR"/>
        </w:rPr>
        <w:t>It registers its AI Capability including domain="Traffic" (indicating its optimization capability) and autonomous</w:t>
      </w:r>
      <w:r w:rsidR="00891D1B">
        <w:rPr>
          <w:rFonts w:eastAsia="맑은 고딕" w:hint="eastAsia"/>
          <w:lang w:val="x-none" w:eastAsia="ko-KR"/>
        </w:rPr>
        <w:t>-s</w:t>
      </w:r>
      <w:r w:rsidRPr="00430540">
        <w:rPr>
          <w:rFonts w:eastAsia="맑은 고딕"/>
          <w:lang w:val="x-none" w:eastAsia="ko-KR"/>
        </w:rPr>
        <w:t>cope="NULL", indicating it is not yet authorized to perform any autonomous parameter tuning.</w:t>
      </w:r>
    </w:p>
    <w:p w14:paraId="28BCA68B" w14:textId="567814A7" w:rsidR="00430540" w:rsidRPr="00430540" w:rsidRDefault="00430540" w:rsidP="005E5386">
      <w:pPr>
        <w:pStyle w:val="af1"/>
        <w:numPr>
          <w:ilvl w:val="0"/>
          <w:numId w:val="6"/>
        </w:numPr>
        <w:ind w:leftChars="0"/>
        <w:rPr>
          <w:rFonts w:eastAsia="맑은 고딕"/>
          <w:lang w:val="x-none" w:eastAsia="ko-KR"/>
        </w:rPr>
      </w:pPr>
      <w:r w:rsidRPr="00430540">
        <w:rPr>
          <w:rFonts w:eastAsia="맑은 고딕"/>
          <w:lang w:val="x-none" w:eastAsia="ko-KR"/>
        </w:rPr>
        <w:t xml:space="preserve">Step 2: </w:t>
      </w:r>
      <w:r w:rsidR="004B17D4">
        <w:rPr>
          <w:rFonts w:eastAsia="맑은 고딕" w:hint="eastAsia"/>
          <w:lang w:val="x-none" w:eastAsia="ko-KR"/>
        </w:rPr>
        <w:t>(</w:t>
      </w:r>
      <w:r w:rsidRPr="00430540">
        <w:rPr>
          <w:rFonts w:eastAsia="맑은 고딕"/>
          <w:lang w:val="x-none" w:eastAsia="ko-KR"/>
        </w:rPr>
        <w:t xml:space="preserve">Impact </w:t>
      </w:r>
      <w:r w:rsidR="007B64BE">
        <w:rPr>
          <w:rFonts w:eastAsia="맑은 고딕" w:hint="eastAsia"/>
          <w:lang w:val="x-none" w:eastAsia="ko-KR"/>
        </w:rPr>
        <w:t>c</w:t>
      </w:r>
      <w:r w:rsidRPr="00430540">
        <w:rPr>
          <w:rFonts w:eastAsia="맑은 고딕"/>
          <w:lang w:val="x-none" w:eastAsia="ko-KR"/>
        </w:rPr>
        <w:t xml:space="preserve">orrelation </w:t>
      </w:r>
      <w:r w:rsidR="00F22C78">
        <w:rPr>
          <w:rFonts w:eastAsia="맑은 고딕" w:hint="eastAsia"/>
          <w:lang w:val="x-none" w:eastAsia="ko-KR"/>
        </w:rPr>
        <w:t>/ training</w:t>
      </w:r>
      <w:r w:rsidR="007B64BE">
        <w:rPr>
          <w:rFonts w:eastAsia="맑은 고딕" w:hint="eastAsia"/>
          <w:lang w:val="x-none" w:eastAsia="ko-KR"/>
        </w:rPr>
        <w:t>)</w:t>
      </w:r>
      <w:r w:rsidRPr="00430540">
        <w:rPr>
          <w:rFonts w:eastAsia="맑은 고딕"/>
          <w:lang w:val="x-none" w:eastAsia="ko-KR"/>
        </w:rPr>
        <w:t xml:space="preserve"> The Incubating NF interacts with the Data Framework to retrieve Impact </w:t>
      </w:r>
      <w:r w:rsidR="00842288">
        <w:rPr>
          <w:rFonts w:eastAsia="맑은 고딕" w:hint="eastAsia"/>
          <w:lang w:val="x-none" w:eastAsia="ko-KR"/>
        </w:rPr>
        <w:t>c</w:t>
      </w:r>
      <w:r w:rsidRPr="00430540">
        <w:rPr>
          <w:rFonts w:eastAsia="맑은 고딕"/>
          <w:lang w:val="x-none" w:eastAsia="ko-KR"/>
        </w:rPr>
        <w:t xml:space="preserve">orrelation </w:t>
      </w:r>
      <w:r w:rsidR="00842288">
        <w:rPr>
          <w:rFonts w:eastAsia="맑은 고딕" w:hint="eastAsia"/>
          <w:lang w:val="x-none" w:eastAsia="ko-KR"/>
        </w:rPr>
        <w:t>d</w:t>
      </w:r>
      <w:r w:rsidRPr="00430540">
        <w:rPr>
          <w:rFonts w:eastAsia="맑은 고딕"/>
          <w:lang w:val="x-none" w:eastAsia="ko-KR"/>
        </w:rPr>
        <w:t>ata</w:t>
      </w:r>
      <w:r w:rsidR="00310355">
        <w:rPr>
          <w:rFonts w:eastAsia="맑은 고딕" w:hint="eastAsia"/>
          <w:lang w:val="x-none" w:eastAsia="ko-KR"/>
        </w:rPr>
        <w:t xml:space="preserve"> </w:t>
      </w:r>
      <w:r w:rsidR="00310355" w:rsidRPr="00310355">
        <w:rPr>
          <w:rFonts w:eastAsia="맑은 고딕"/>
          <w:lang w:val="x-none" w:eastAsia="ko-KR"/>
        </w:rPr>
        <w:t>(e.g., Configuration-Performance Analytics, Signaling-Response Pattern Analysis, Fault-Causality Correlations</w:t>
      </w:r>
      <w:r w:rsidR="00310355">
        <w:rPr>
          <w:rFonts w:eastAsia="맑은 고딕" w:hint="eastAsia"/>
          <w:lang w:val="x-none" w:eastAsia="ko-KR"/>
        </w:rPr>
        <w:t xml:space="preserve">, </w:t>
      </w:r>
      <w:proofErr w:type="spellStart"/>
      <w:r w:rsidR="00310355">
        <w:rPr>
          <w:rFonts w:eastAsia="맑은 고딕" w:hint="eastAsia"/>
          <w:lang w:val="x-none" w:eastAsia="ko-KR"/>
        </w:rPr>
        <w:t>etc</w:t>
      </w:r>
      <w:proofErr w:type="spellEnd"/>
      <w:r w:rsidR="00310355" w:rsidRPr="00310355">
        <w:rPr>
          <w:rFonts w:eastAsia="맑은 고딕"/>
          <w:lang w:val="x-none" w:eastAsia="ko-KR"/>
        </w:rPr>
        <w:t>)</w:t>
      </w:r>
      <w:r w:rsidRPr="00430540">
        <w:rPr>
          <w:rFonts w:eastAsia="맑은 고딕"/>
          <w:lang w:val="x-none" w:eastAsia="ko-KR"/>
        </w:rPr>
        <w:t>.</w:t>
      </w:r>
      <w:r w:rsidRPr="00430540">
        <w:rPr>
          <w:rFonts w:eastAsia="맑은 고딕" w:hint="eastAsia"/>
          <w:lang w:val="x-none" w:eastAsia="ko-KR"/>
        </w:rPr>
        <w:t xml:space="preserve"> </w:t>
      </w:r>
      <w:r w:rsidRPr="00430540">
        <w:rPr>
          <w:rFonts w:eastAsia="맑은 고딕"/>
          <w:lang w:val="x-none" w:eastAsia="ko-KR"/>
        </w:rPr>
        <w:t>The NF requests historical analytics linking configuration parameters (e.g., Timers, QoS weights</w:t>
      </w:r>
      <w:r w:rsidR="00F22C78">
        <w:rPr>
          <w:rFonts w:eastAsia="맑은 고딕" w:hint="eastAsia"/>
          <w:lang w:val="x-none" w:eastAsia="ko-KR"/>
        </w:rPr>
        <w:t xml:space="preserve">, </w:t>
      </w:r>
      <w:proofErr w:type="spellStart"/>
      <w:r w:rsidR="00F22C78">
        <w:rPr>
          <w:rFonts w:eastAsia="맑은 고딕" w:hint="eastAsia"/>
          <w:lang w:val="x-none" w:eastAsia="ko-KR"/>
        </w:rPr>
        <w:t>etc</w:t>
      </w:r>
      <w:proofErr w:type="spellEnd"/>
      <w:r w:rsidRPr="00430540">
        <w:rPr>
          <w:rFonts w:eastAsia="맑은 고딕"/>
          <w:lang w:val="x-none" w:eastAsia="ko-KR"/>
        </w:rPr>
        <w:t>) to network faults and performance KPIs.</w:t>
      </w:r>
    </w:p>
    <w:p w14:paraId="2E3FBCC5" w14:textId="16C1D1ED" w:rsidR="00C47690" w:rsidRDefault="00430540" w:rsidP="003D6D84">
      <w:pPr>
        <w:pStyle w:val="af1"/>
        <w:numPr>
          <w:ilvl w:val="0"/>
          <w:numId w:val="6"/>
        </w:numPr>
        <w:ind w:leftChars="0"/>
        <w:rPr>
          <w:rFonts w:eastAsia="맑은 고딕"/>
          <w:lang w:val="x-none" w:eastAsia="ko-KR"/>
        </w:rPr>
      </w:pPr>
      <w:r w:rsidRPr="00430540">
        <w:rPr>
          <w:rFonts w:eastAsia="맑은 고딕"/>
          <w:lang w:val="x-none" w:eastAsia="ko-KR"/>
        </w:rPr>
        <w:t xml:space="preserve">Step 3: </w:t>
      </w:r>
      <w:r w:rsidR="00F22C78">
        <w:rPr>
          <w:rFonts w:eastAsia="맑은 고딕" w:hint="eastAsia"/>
          <w:lang w:val="x-none" w:eastAsia="ko-KR"/>
        </w:rPr>
        <w:t>(</w:t>
      </w:r>
      <w:r w:rsidRPr="00430540">
        <w:rPr>
          <w:rFonts w:eastAsia="맑은 고딕"/>
          <w:lang w:val="x-none" w:eastAsia="ko-KR"/>
        </w:rPr>
        <w:t xml:space="preserve">Sensitivity </w:t>
      </w:r>
      <w:r w:rsidR="00F22C78">
        <w:rPr>
          <w:rFonts w:eastAsia="맑은 고딕" w:hint="eastAsia"/>
          <w:lang w:val="x-none" w:eastAsia="ko-KR"/>
        </w:rPr>
        <w:t>c</w:t>
      </w:r>
      <w:r w:rsidRPr="00430540">
        <w:rPr>
          <w:rFonts w:eastAsia="맑은 고딕"/>
          <w:lang w:val="x-none" w:eastAsia="ko-KR"/>
        </w:rPr>
        <w:t>lassification</w:t>
      </w:r>
      <w:r w:rsidR="00F22C78">
        <w:rPr>
          <w:rFonts w:eastAsia="맑은 고딕" w:hint="eastAsia"/>
          <w:lang w:val="x-none" w:eastAsia="ko-KR"/>
        </w:rPr>
        <w:t xml:space="preserve"> / Internal inference)</w:t>
      </w:r>
      <w:r w:rsidRPr="00430540">
        <w:rPr>
          <w:rFonts w:eastAsia="맑은 고딕"/>
          <w:lang w:val="x-none" w:eastAsia="ko-KR"/>
        </w:rPr>
        <w:t xml:space="preserve"> Using </w:t>
      </w:r>
      <w:r w:rsidR="008300CB">
        <w:rPr>
          <w:rFonts w:eastAsia="맑은 고딕" w:hint="eastAsia"/>
          <w:lang w:val="x-none" w:eastAsia="ko-KR"/>
        </w:rPr>
        <w:t>its internal ML capability, the NF performs inference to classify tunab</w:t>
      </w:r>
      <w:r w:rsidR="0098351C">
        <w:rPr>
          <w:rFonts w:eastAsia="맑은 고딕" w:hint="eastAsia"/>
          <w:lang w:val="x-none" w:eastAsia="ko-KR"/>
        </w:rPr>
        <w:t>le parameters i</w:t>
      </w:r>
      <w:r w:rsidRPr="00430540">
        <w:rPr>
          <w:rFonts w:eastAsia="맑은 고딕"/>
          <w:lang w:val="x-none" w:eastAsia="ko-KR"/>
        </w:rPr>
        <w:t>nto Sensitivity Tiers:</w:t>
      </w:r>
    </w:p>
    <w:p w14:paraId="62104D61" w14:textId="26756871" w:rsidR="00C4769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Tier-L (Low Sensitivity): Parameters with negligible risk to service continuity (e.g., Reporting Intervals, non-critical Timers).</w:t>
      </w:r>
    </w:p>
    <w:p w14:paraId="00A19EFE" w14:textId="5E3994DA" w:rsidR="0043054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 xml:space="preserve">Tier-H (High Sensitivity): Parameters with critical impact on service reliability (e.g., Handover </w:t>
      </w:r>
      <w:r w:rsidR="00C47690">
        <w:rPr>
          <w:rFonts w:eastAsia="맑은 고딕" w:hint="eastAsia"/>
          <w:lang w:val="x-none" w:eastAsia="ko-KR"/>
        </w:rPr>
        <w:t>m</w:t>
      </w:r>
      <w:r w:rsidRPr="00430540">
        <w:rPr>
          <w:rFonts w:eastAsia="맑은 고딕"/>
          <w:lang w:val="x-none" w:eastAsia="ko-KR"/>
        </w:rPr>
        <w:t xml:space="preserve">argins, Packet </w:t>
      </w:r>
      <w:r w:rsidR="00C47690">
        <w:rPr>
          <w:rFonts w:eastAsia="맑은 고딕" w:hint="eastAsia"/>
          <w:lang w:val="x-none" w:eastAsia="ko-KR"/>
        </w:rPr>
        <w:t>d</w:t>
      </w:r>
      <w:r w:rsidRPr="00430540">
        <w:rPr>
          <w:rFonts w:eastAsia="맑은 고딕"/>
          <w:lang w:val="x-none" w:eastAsia="ko-KR"/>
        </w:rPr>
        <w:t>rop rates</w:t>
      </w:r>
      <w:r w:rsidR="00C47690">
        <w:rPr>
          <w:rFonts w:eastAsia="맑은 고딕" w:hint="eastAsia"/>
          <w:lang w:val="x-none" w:eastAsia="ko-KR"/>
        </w:rPr>
        <w:t xml:space="preserve">, </w:t>
      </w:r>
      <w:proofErr w:type="spellStart"/>
      <w:r w:rsidR="00C47690">
        <w:rPr>
          <w:rFonts w:eastAsia="맑은 고딕" w:hint="eastAsia"/>
          <w:lang w:val="x-none" w:eastAsia="ko-KR"/>
        </w:rPr>
        <w:t>etc</w:t>
      </w:r>
      <w:proofErr w:type="spellEnd"/>
      <w:r w:rsidRPr="00430540">
        <w:rPr>
          <w:rFonts w:eastAsia="맑은 고딕"/>
          <w:lang w:val="x-none" w:eastAsia="ko-KR"/>
        </w:rPr>
        <w:t>).</w:t>
      </w:r>
    </w:p>
    <w:p w14:paraId="2B351079" w14:textId="331EF8AB" w:rsidR="00430540" w:rsidRPr="00430540" w:rsidRDefault="00430540" w:rsidP="00DF5FF2">
      <w:pPr>
        <w:pStyle w:val="af1"/>
        <w:numPr>
          <w:ilvl w:val="0"/>
          <w:numId w:val="6"/>
        </w:numPr>
        <w:ind w:leftChars="0"/>
        <w:rPr>
          <w:rFonts w:eastAsia="맑은 고딕"/>
          <w:lang w:val="x-none" w:eastAsia="ko-KR"/>
        </w:rPr>
      </w:pPr>
      <w:r w:rsidRPr="00430540">
        <w:rPr>
          <w:rFonts w:eastAsia="맑은 고딕"/>
          <w:lang w:val="x-none" w:eastAsia="ko-KR"/>
        </w:rPr>
        <w:t xml:space="preserve">Step 4: </w:t>
      </w:r>
      <w:r w:rsidR="00AB68DF">
        <w:rPr>
          <w:rFonts w:eastAsia="맑은 고딕" w:hint="eastAsia"/>
          <w:lang w:val="x-none" w:eastAsia="ko-KR"/>
        </w:rPr>
        <w:t>(</w:t>
      </w:r>
      <w:r w:rsidRPr="00430540">
        <w:rPr>
          <w:rFonts w:eastAsia="맑은 고딕"/>
          <w:lang w:val="x-none" w:eastAsia="ko-KR"/>
        </w:rPr>
        <w:t>Tier-L Discovery</w:t>
      </w:r>
      <w:r w:rsidR="00AB68DF">
        <w:rPr>
          <w:rFonts w:eastAsia="맑은 고딕" w:hint="eastAsia"/>
          <w:lang w:val="x-none" w:eastAsia="ko-KR"/>
        </w:rPr>
        <w:t>)</w:t>
      </w:r>
      <w:r w:rsidRPr="00430540">
        <w:rPr>
          <w:rFonts w:eastAsia="맑은 고딕"/>
          <w:lang w:val="x-none" w:eastAsia="ko-KR"/>
        </w:rPr>
        <w:t xml:space="preserve"> A Validator NF (e.g., OAM Test Function or designated NF) queries the NRF for an NF candidate to perform low-sensitivity validation.</w:t>
      </w:r>
      <w:r w:rsidRPr="00430540">
        <w:rPr>
          <w:rFonts w:eastAsia="맑은 고딕" w:hint="eastAsia"/>
          <w:lang w:val="x-none" w:eastAsia="ko-KR"/>
        </w:rPr>
        <w:t xml:space="preserve"> </w:t>
      </w:r>
      <w:r w:rsidRPr="00430540">
        <w:rPr>
          <w:rFonts w:eastAsia="맑은 고딕"/>
          <w:lang w:val="x-none" w:eastAsia="ko-KR"/>
        </w:rPr>
        <w:t xml:space="preserve">The discovery request targets domain="Traffic" and explicitly includes </w:t>
      </w:r>
      <w:proofErr w:type="spellStart"/>
      <w:r w:rsidRPr="00430540">
        <w:rPr>
          <w:rFonts w:eastAsia="맑은 고딕"/>
          <w:lang w:val="x-none" w:eastAsia="ko-KR"/>
        </w:rPr>
        <w:t>nfStatus</w:t>
      </w:r>
      <w:proofErr w:type="spellEnd"/>
      <w:r w:rsidRPr="00430540">
        <w:rPr>
          <w:rFonts w:eastAsia="맑은 고딕"/>
          <w:lang w:val="x-none" w:eastAsia="ko-KR"/>
        </w:rPr>
        <w:t>="INCUBATING" and target</w:t>
      </w:r>
      <w:r w:rsidR="00B50B8C">
        <w:rPr>
          <w:rFonts w:eastAsia="맑은 고딕" w:hint="eastAsia"/>
          <w:lang w:val="x-none" w:eastAsia="ko-KR"/>
        </w:rPr>
        <w:t>-c</w:t>
      </w:r>
      <w:r w:rsidRPr="00430540">
        <w:rPr>
          <w:rFonts w:eastAsia="맑은 고딕"/>
          <w:lang w:val="x-none" w:eastAsia="ko-KR"/>
        </w:rPr>
        <w:t>apability="Tier-L".</w:t>
      </w:r>
    </w:p>
    <w:p w14:paraId="68E21979" w14:textId="0139FF01" w:rsidR="00430540" w:rsidRPr="00430540" w:rsidRDefault="00430540" w:rsidP="00021D6A">
      <w:pPr>
        <w:pStyle w:val="af1"/>
        <w:numPr>
          <w:ilvl w:val="0"/>
          <w:numId w:val="6"/>
        </w:numPr>
        <w:ind w:leftChars="0"/>
        <w:rPr>
          <w:rFonts w:eastAsia="맑은 고딕"/>
          <w:lang w:val="x-none" w:eastAsia="ko-KR"/>
        </w:rPr>
      </w:pPr>
      <w:r w:rsidRPr="00430540">
        <w:rPr>
          <w:rFonts w:eastAsia="맑은 고딕"/>
          <w:lang w:val="x-none" w:eastAsia="ko-KR"/>
        </w:rPr>
        <w:t xml:space="preserve">Step 5: </w:t>
      </w:r>
      <w:r w:rsidR="00CC24FC">
        <w:rPr>
          <w:rFonts w:eastAsia="맑은 고딕" w:hint="eastAsia"/>
          <w:lang w:val="x-none" w:eastAsia="ko-KR"/>
        </w:rPr>
        <w:t>(</w:t>
      </w:r>
      <w:r w:rsidRPr="00430540">
        <w:rPr>
          <w:rFonts w:eastAsia="맑은 고딕"/>
          <w:lang w:val="x-none" w:eastAsia="ko-KR"/>
        </w:rPr>
        <w:t xml:space="preserve">Low-Sensitivity </w:t>
      </w:r>
      <w:r w:rsidR="00CC24FC">
        <w:rPr>
          <w:rFonts w:eastAsia="맑은 고딕" w:hint="eastAsia"/>
          <w:lang w:val="x-none" w:eastAsia="ko-KR"/>
        </w:rPr>
        <w:t>Monito</w:t>
      </w:r>
      <w:r w:rsidR="00480AD4">
        <w:rPr>
          <w:rFonts w:eastAsia="맑은 고딕" w:hint="eastAsia"/>
          <w:lang w:val="x-none" w:eastAsia="ko-KR"/>
        </w:rPr>
        <w:t xml:space="preserve">ring and </w:t>
      </w:r>
      <w:r w:rsidRPr="00430540">
        <w:rPr>
          <w:rFonts w:eastAsia="맑은 고딕"/>
          <w:lang w:val="x-none" w:eastAsia="ko-KR"/>
        </w:rPr>
        <w:t>Validation</w:t>
      </w:r>
      <w:r w:rsidR="00480AD4">
        <w:rPr>
          <w:rFonts w:eastAsia="맑은 고딕" w:hint="eastAsia"/>
          <w:lang w:val="x-none" w:eastAsia="ko-KR"/>
        </w:rPr>
        <w:t>)</w:t>
      </w:r>
      <w:r w:rsidRPr="00430540">
        <w:rPr>
          <w:rFonts w:eastAsia="맑은 고딕"/>
          <w:lang w:val="x-none" w:eastAsia="ko-KR"/>
        </w:rPr>
        <w:t xml:space="preserve"> The Validator initiates a test procedure (e.g., sending test traffic) towards the Incubating NF.</w:t>
      </w:r>
    </w:p>
    <w:p w14:paraId="44F82ED8" w14:textId="12E3F8DD" w:rsidR="00430540" w:rsidRPr="00430540" w:rsidRDefault="00430540" w:rsidP="00430540">
      <w:pPr>
        <w:pStyle w:val="af1"/>
        <w:numPr>
          <w:ilvl w:val="0"/>
          <w:numId w:val="6"/>
        </w:numPr>
        <w:ind w:leftChars="0"/>
        <w:rPr>
          <w:rFonts w:eastAsia="맑은 고딕"/>
          <w:lang w:val="x-none" w:eastAsia="ko-KR"/>
        </w:rPr>
      </w:pPr>
      <w:r w:rsidRPr="00430540">
        <w:rPr>
          <w:rFonts w:eastAsia="맑은 고딕"/>
          <w:lang w:val="x-none" w:eastAsia="ko-KR"/>
        </w:rPr>
        <w:lastRenderedPageBreak/>
        <w:t xml:space="preserve">Step 6: </w:t>
      </w:r>
      <w:r w:rsidR="002F13EB">
        <w:rPr>
          <w:rFonts w:eastAsia="맑은 고딕" w:hint="eastAsia"/>
          <w:lang w:val="x-none" w:eastAsia="ko-KR"/>
        </w:rPr>
        <w:t>(</w:t>
      </w:r>
      <w:r w:rsidR="000557CA">
        <w:rPr>
          <w:rFonts w:eastAsia="맑은 고딕" w:hint="eastAsia"/>
          <w:lang w:val="x-none" w:eastAsia="ko-KR"/>
        </w:rPr>
        <w:t xml:space="preserve">optimize) </w:t>
      </w:r>
      <w:r w:rsidRPr="00430540">
        <w:rPr>
          <w:rFonts w:eastAsia="맑은 고딕"/>
          <w:lang w:val="x-none" w:eastAsia="ko-KR"/>
        </w:rPr>
        <w:t>The Incubating NF autonomously optimizes Tier-L parameters only. It verifies that these autonomous changes improve the target KPI without causing instability. High-sensitivity parameters remain locked at default values.</w:t>
      </w:r>
    </w:p>
    <w:p w14:paraId="3F0D8299" w14:textId="7C4E8DC1" w:rsidR="00430540" w:rsidRPr="00126009" w:rsidRDefault="00430540" w:rsidP="002D2710">
      <w:pPr>
        <w:pStyle w:val="af1"/>
        <w:numPr>
          <w:ilvl w:val="0"/>
          <w:numId w:val="6"/>
        </w:numPr>
        <w:ind w:leftChars="0"/>
        <w:rPr>
          <w:rFonts w:eastAsia="맑은 고딕"/>
          <w:lang w:val="x-none" w:eastAsia="ko-KR"/>
        </w:rPr>
      </w:pPr>
      <w:r w:rsidRPr="00126009">
        <w:rPr>
          <w:rFonts w:eastAsia="맑은 고딕"/>
          <w:lang w:val="x-none" w:eastAsia="ko-KR"/>
        </w:rPr>
        <w:t xml:space="preserve">Step 7: </w:t>
      </w:r>
      <w:r w:rsidR="007C70D7">
        <w:rPr>
          <w:rFonts w:eastAsia="맑은 고딕" w:hint="eastAsia"/>
          <w:lang w:val="x-none" w:eastAsia="ko-KR"/>
        </w:rPr>
        <w:t>(</w:t>
      </w:r>
      <w:r w:rsidRPr="00126009">
        <w:rPr>
          <w:rFonts w:eastAsia="맑은 고딕"/>
          <w:lang w:val="x-none" w:eastAsia="ko-KR"/>
        </w:rPr>
        <w:t xml:space="preserve">Profile </w:t>
      </w:r>
      <w:r w:rsidR="00554678">
        <w:rPr>
          <w:rFonts w:eastAsia="맑은 고딕" w:hint="eastAsia"/>
          <w:lang w:val="x-none" w:eastAsia="ko-KR"/>
        </w:rPr>
        <w:t>u</w:t>
      </w:r>
      <w:r w:rsidRPr="00126009">
        <w:rPr>
          <w:rFonts w:eastAsia="맑은 고딕"/>
          <w:lang w:val="x-none" w:eastAsia="ko-KR"/>
        </w:rPr>
        <w:t xml:space="preserve">pdate </w:t>
      </w:r>
      <w:r w:rsidR="007C70D7">
        <w:rPr>
          <w:rFonts w:eastAsia="맑은 고딕" w:hint="eastAsia"/>
          <w:lang w:val="x-none" w:eastAsia="ko-KR"/>
        </w:rPr>
        <w:t xml:space="preserve">/ </w:t>
      </w:r>
      <w:r w:rsidRPr="00126009">
        <w:rPr>
          <w:rFonts w:eastAsia="맑은 고딕"/>
          <w:lang w:val="x-none" w:eastAsia="ko-KR"/>
        </w:rPr>
        <w:t xml:space="preserve">Restricted </w:t>
      </w:r>
      <w:r w:rsidR="007C70D7">
        <w:rPr>
          <w:rFonts w:eastAsia="맑은 고딕" w:hint="eastAsia"/>
          <w:lang w:val="x-none" w:eastAsia="ko-KR"/>
        </w:rPr>
        <w:t>s</w:t>
      </w:r>
      <w:r w:rsidRPr="00126009">
        <w:rPr>
          <w:rFonts w:eastAsia="맑은 고딕"/>
          <w:lang w:val="x-none" w:eastAsia="ko-KR"/>
        </w:rPr>
        <w:t>cope) Upon successful validation of the Tier-L parameters, the Incubating NF updates its profile in the NRF.</w:t>
      </w:r>
      <w:r w:rsidR="00126009" w:rsidRPr="00126009">
        <w:rPr>
          <w:rFonts w:eastAsia="맑은 고딕" w:hint="eastAsia"/>
          <w:lang w:val="x-none" w:eastAsia="ko-KR"/>
        </w:rPr>
        <w:t xml:space="preserve"> </w:t>
      </w:r>
      <w:r w:rsidRPr="00126009">
        <w:rPr>
          <w:rFonts w:eastAsia="맑은 고딕"/>
          <w:lang w:val="x-none" w:eastAsia="ko-KR"/>
        </w:rPr>
        <w:t xml:space="preserve">It updates </w:t>
      </w:r>
      <w:r w:rsidR="00891D1B">
        <w:rPr>
          <w:rFonts w:eastAsia="맑은 고딕"/>
          <w:lang w:val="x-none" w:eastAsia="ko-KR"/>
        </w:rPr>
        <w:t>autonomous-scope</w:t>
      </w:r>
      <w:r w:rsidRPr="00126009">
        <w:rPr>
          <w:rFonts w:eastAsia="맑은 고딕"/>
          <w:lang w:val="x-none" w:eastAsia="ko-KR"/>
        </w:rPr>
        <w:t xml:space="preserve"> to "RESTRICTED" (or an equivalent level indicating Tier-L authority).</w:t>
      </w:r>
      <w:r w:rsidR="00714F33">
        <w:rPr>
          <w:rFonts w:eastAsia="맑은 고딕" w:hint="eastAsia"/>
          <w:lang w:val="x-none" w:eastAsia="ko-KR"/>
        </w:rPr>
        <w:t xml:space="preserve"> </w:t>
      </w:r>
      <w:r w:rsidR="00714F33" w:rsidRPr="00714F33">
        <w:rPr>
          <w:rFonts w:eastAsia="맑은 고딕"/>
          <w:lang w:val="x-none" w:eastAsia="ko-KR"/>
        </w:rPr>
        <w:t xml:space="preserve">This </w:t>
      </w:r>
      <w:r w:rsidR="00714F33">
        <w:rPr>
          <w:rFonts w:eastAsia="맑은 고딕" w:hint="eastAsia"/>
          <w:lang w:val="x-none" w:eastAsia="ko-KR"/>
        </w:rPr>
        <w:t xml:space="preserve">effectively </w:t>
      </w:r>
      <w:r w:rsidR="00714F33" w:rsidRPr="00714F33">
        <w:rPr>
          <w:rFonts w:eastAsia="맑은 고딕"/>
          <w:lang w:val="x-none" w:eastAsia="ko-KR"/>
        </w:rPr>
        <w:t>signals to the Validator that the NF has passed the "Safe" phase and is ready for "High Sensitivity" validation.</w:t>
      </w:r>
    </w:p>
    <w:p w14:paraId="3FFED51D" w14:textId="7FB7027A" w:rsidR="00430540" w:rsidRPr="00430540" w:rsidRDefault="00126009" w:rsidP="00CD1B80">
      <w:pPr>
        <w:pStyle w:val="af1"/>
        <w:numPr>
          <w:ilvl w:val="1"/>
          <w:numId w:val="8"/>
        </w:numPr>
        <w:ind w:leftChars="0"/>
        <w:rPr>
          <w:rFonts w:eastAsia="맑은 고딕"/>
          <w:lang w:val="x-none" w:eastAsia="ko-KR"/>
        </w:rPr>
      </w:pPr>
      <w:r>
        <w:rPr>
          <w:rFonts w:eastAsia="맑은 고딕" w:hint="eastAsia"/>
          <w:lang w:val="x-none" w:eastAsia="ko-KR"/>
        </w:rPr>
        <w:t>NOTE</w:t>
      </w:r>
      <w:r w:rsidR="00430540" w:rsidRPr="00430540">
        <w:rPr>
          <w:rFonts w:eastAsia="맑은 고딕"/>
          <w:lang w:val="x-none" w:eastAsia="ko-KR"/>
        </w:rPr>
        <w:t xml:space="preserve">: The </w:t>
      </w:r>
      <w:proofErr w:type="spellStart"/>
      <w:r w:rsidR="00430540" w:rsidRPr="00430540">
        <w:rPr>
          <w:rFonts w:eastAsia="맑은 고딕"/>
          <w:lang w:val="x-none" w:eastAsia="ko-KR"/>
        </w:rPr>
        <w:t>nfStatus</w:t>
      </w:r>
      <w:proofErr w:type="spellEnd"/>
      <w:r w:rsidR="00430540" w:rsidRPr="00430540">
        <w:rPr>
          <w:rFonts w:eastAsia="맑은 고딕"/>
          <w:lang w:val="x-none" w:eastAsia="ko-KR"/>
        </w:rPr>
        <w:t xml:space="preserve"> remains "INCUBATING", keeping the NF hidden from commercial traffic.</w:t>
      </w:r>
    </w:p>
    <w:p w14:paraId="22725BA1" w14:textId="26CCEA51" w:rsidR="00430540" w:rsidRPr="00430540" w:rsidRDefault="00430540" w:rsidP="002C2177">
      <w:pPr>
        <w:pStyle w:val="af1"/>
        <w:numPr>
          <w:ilvl w:val="0"/>
          <w:numId w:val="6"/>
        </w:numPr>
        <w:ind w:leftChars="0"/>
        <w:rPr>
          <w:rFonts w:eastAsia="맑은 고딕"/>
          <w:lang w:val="x-none" w:eastAsia="ko-KR"/>
        </w:rPr>
      </w:pPr>
      <w:r w:rsidRPr="00430540">
        <w:rPr>
          <w:rFonts w:eastAsia="맑은 고딕"/>
          <w:lang w:val="x-none" w:eastAsia="ko-KR"/>
        </w:rPr>
        <w:t>Step 8</w:t>
      </w:r>
      <w:r w:rsidR="002C2177">
        <w:rPr>
          <w:rFonts w:eastAsia="맑은 고딕" w:hint="eastAsia"/>
          <w:lang w:val="x-none" w:eastAsia="ko-KR"/>
        </w:rPr>
        <w:t xml:space="preserve"> &amp; 9</w:t>
      </w:r>
      <w:r w:rsidRPr="00430540">
        <w:rPr>
          <w:rFonts w:eastAsia="맑은 고딕"/>
          <w:lang w:val="x-none" w:eastAsia="ko-KR"/>
        </w:rPr>
        <w:t xml:space="preserve">: </w:t>
      </w:r>
      <w:r w:rsidR="0001097B">
        <w:rPr>
          <w:rFonts w:eastAsia="맑은 고딕" w:hint="eastAsia"/>
          <w:lang w:val="x-none" w:eastAsia="ko-KR"/>
        </w:rPr>
        <w:t>(</w:t>
      </w:r>
      <w:r w:rsidR="008F317D">
        <w:rPr>
          <w:rFonts w:eastAsia="맑은 고딕" w:hint="eastAsia"/>
          <w:lang w:val="x-none" w:eastAsia="ko-KR"/>
        </w:rPr>
        <w:t>High-</w:t>
      </w:r>
      <w:r w:rsidR="008F317D" w:rsidRPr="00430540">
        <w:rPr>
          <w:rFonts w:eastAsia="맑은 고딕"/>
          <w:lang w:val="x-none" w:eastAsia="ko-KR"/>
        </w:rPr>
        <w:t xml:space="preserve">Sensitivity </w:t>
      </w:r>
      <w:r w:rsidR="008F317D">
        <w:rPr>
          <w:rFonts w:eastAsia="맑은 고딕" w:hint="eastAsia"/>
          <w:lang w:val="x-none" w:eastAsia="ko-KR"/>
        </w:rPr>
        <w:t xml:space="preserve">Monitoring and Validation) </w:t>
      </w:r>
      <w:r w:rsidR="00353545" w:rsidRPr="00353545">
        <w:rPr>
          <w:rFonts w:eastAsia="맑은 고딕"/>
          <w:lang w:val="x-none" w:eastAsia="ko-KR"/>
        </w:rPr>
        <w:t xml:space="preserve">The Validator NF queries the NRF for an NF with </w:t>
      </w:r>
      <w:r w:rsidR="001D5957">
        <w:rPr>
          <w:rFonts w:eastAsia="맑은 고딕" w:hint="eastAsia"/>
          <w:lang w:val="x-none" w:eastAsia="ko-KR"/>
        </w:rPr>
        <w:t>target</w:t>
      </w:r>
      <w:r w:rsidR="0040341A">
        <w:rPr>
          <w:rFonts w:eastAsia="맑은 고딕" w:hint="eastAsia"/>
          <w:lang w:val="x-none" w:eastAsia="ko-KR"/>
        </w:rPr>
        <w:t xml:space="preserve">-capability="Tier-H" (which </w:t>
      </w:r>
      <w:r w:rsidR="00D55F39">
        <w:rPr>
          <w:rFonts w:eastAsia="맑은 고딕" w:hint="eastAsia"/>
          <w:lang w:val="x-none" w:eastAsia="ko-KR"/>
        </w:rPr>
        <w:t xml:space="preserve">is indicated by the </w:t>
      </w:r>
      <w:r w:rsidR="00353545" w:rsidRPr="00353545">
        <w:rPr>
          <w:rFonts w:eastAsia="맑은 고딕"/>
          <w:lang w:val="x-none" w:eastAsia="ko-KR"/>
        </w:rPr>
        <w:t>autonomous</w:t>
      </w:r>
      <w:r w:rsidR="00353545">
        <w:rPr>
          <w:rFonts w:eastAsia="맑은 고딕" w:hint="eastAsia"/>
          <w:lang w:val="x-none" w:eastAsia="ko-KR"/>
        </w:rPr>
        <w:t>-s</w:t>
      </w:r>
      <w:r w:rsidR="00353545" w:rsidRPr="00353545">
        <w:rPr>
          <w:rFonts w:eastAsia="맑은 고딕"/>
          <w:lang w:val="x-none" w:eastAsia="ko-KR"/>
        </w:rPr>
        <w:t xml:space="preserve">cope="RESTRICTED" </w:t>
      </w:r>
      <w:r w:rsidR="00D55F39">
        <w:rPr>
          <w:rFonts w:eastAsia="맑은 고딕" w:hint="eastAsia"/>
          <w:lang w:val="x-none" w:eastAsia="ko-KR"/>
        </w:rPr>
        <w:t>state). Since the NF is in "Restricted" mode (meaning it has passed Tier-L), it is now implicitly valid for Tier-H targeting</w:t>
      </w:r>
      <w:r w:rsidR="00165447">
        <w:rPr>
          <w:rFonts w:eastAsia="맑은 고딕" w:hint="eastAsia"/>
          <w:lang w:val="x-none" w:eastAsia="ko-KR"/>
        </w:rPr>
        <w:t>.</w:t>
      </w:r>
      <w:r w:rsidR="00353545" w:rsidRPr="00353545">
        <w:rPr>
          <w:rFonts w:eastAsia="맑은 고딕"/>
          <w:lang w:val="x-none" w:eastAsia="ko-KR"/>
        </w:rPr>
        <w:t xml:space="preserve"> </w:t>
      </w:r>
      <w:r w:rsidRPr="00430540">
        <w:rPr>
          <w:rFonts w:eastAsia="맑은 고딕"/>
          <w:lang w:val="x-none" w:eastAsia="ko-KR"/>
        </w:rPr>
        <w:t>The Validator proceeds with high-risk test scenarios</w:t>
      </w:r>
      <w:r w:rsidR="001966A5">
        <w:rPr>
          <w:rFonts w:eastAsia="맑은 고딕" w:hint="eastAsia"/>
          <w:lang w:val="x-none" w:eastAsia="ko-KR"/>
        </w:rPr>
        <w:t xml:space="preserve"> (e.g., inducing congestion, </w:t>
      </w:r>
      <w:proofErr w:type="spellStart"/>
      <w:r w:rsidR="001966A5">
        <w:rPr>
          <w:rFonts w:eastAsia="맑은 고딕" w:hint="eastAsia"/>
          <w:lang w:val="x-none" w:eastAsia="ko-KR"/>
        </w:rPr>
        <w:t>etc</w:t>
      </w:r>
      <w:proofErr w:type="spellEnd"/>
      <w:r w:rsidR="001966A5">
        <w:rPr>
          <w:rFonts w:eastAsia="맑은 고딕" w:hint="eastAsia"/>
          <w:lang w:val="x-none" w:eastAsia="ko-KR"/>
        </w:rPr>
        <w:t>)</w:t>
      </w:r>
      <w:r w:rsidRPr="00430540">
        <w:rPr>
          <w:rFonts w:eastAsia="맑은 고딕"/>
          <w:lang w:val="x-none" w:eastAsia="ko-KR"/>
        </w:rPr>
        <w:t>.</w:t>
      </w:r>
    </w:p>
    <w:p w14:paraId="069EE748" w14:textId="7DD20E60" w:rsidR="00C01639" w:rsidRPr="00C01639" w:rsidRDefault="00C01639" w:rsidP="00982C22">
      <w:pPr>
        <w:pStyle w:val="af1"/>
        <w:numPr>
          <w:ilvl w:val="0"/>
          <w:numId w:val="6"/>
        </w:numPr>
        <w:ind w:leftChars="0"/>
        <w:rPr>
          <w:rFonts w:eastAsia="맑은 고딕"/>
          <w:lang w:val="x-none" w:eastAsia="ko-KR"/>
        </w:rPr>
      </w:pPr>
      <w:r w:rsidRPr="00C01639">
        <w:rPr>
          <w:rFonts w:eastAsia="맑은 고딕"/>
          <w:lang w:val="x-none" w:eastAsia="ko-KR"/>
        </w:rPr>
        <w:t xml:space="preserve">Step 10: (Tier-H Authorization) Under these controlled validation conditions, the Incubating NF is </w:t>
      </w:r>
      <w:r w:rsidR="00B20156">
        <w:rPr>
          <w:rFonts w:eastAsia="맑은 고딕" w:hint="eastAsia"/>
          <w:lang w:val="x-none" w:eastAsia="ko-KR"/>
        </w:rPr>
        <w:t xml:space="preserve">temporarily </w:t>
      </w:r>
      <w:r w:rsidRPr="00C01639">
        <w:rPr>
          <w:rFonts w:eastAsia="맑은 고딕"/>
          <w:lang w:val="x-none" w:eastAsia="ko-KR"/>
        </w:rPr>
        <w:t>authorized</w:t>
      </w:r>
      <w:r w:rsidR="00317978">
        <w:rPr>
          <w:rFonts w:eastAsia="맑은 고딕" w:hint="eastAsia"/>
          <w:lang w:val="x-none" w:eastAsia="ko-KR"/>
        </w:rPr>
        <w:t xml:space="preserve"> by the Validator's test context</w:t>
      </w:r>
      <w:r w:rsidRPr="00C01639">
        <w:rPr>
          <w:rFonts w:eastAsia="맑은 고딕"/>
          <w:lang w:val="x-none" w:eastAsia="ko-KR"/>
        </w:rPr>
        <w:t xml:space="preserve"> to autonomously tune Tier-H parameters (e.g., critical QoS settings</w:t>
      </w:r>
      <w:r w:rsidR="008233B7">
        <w:rPr>
          <w:rFonts w:eastAsia="맑은 고딕" w:hint="eastAsia"/>
          <w:lang w:val="x-none" w:eastAsia="ko-KR"/>
        </w:rPr>
        <w:t xml:space="preserve">, </w:t>
      </w:r>
      <w:proofErr w:type="spellStart"/>
      <w:r w:rsidR="008233B7">
        <w:rPr>
          <w:rFonts w:eastAsia="맑은 고딕" w:hint="eastAsia"/>
          <w:lang w:val="x-none" w:eastAsia="ko-KR"/>
        </w:rPr>
        <w:t>etc</w:t>
      </w:r>
      <w:proofErr w:type="spellEnd"/>
      <w:r w:rsidRPr="00C01639">
        <w:rPr>
          <w:rFonts w:eastAsia="맑은 고딕"/>
          <w:lang w:val="x-none" w:eastAsia="ko-KR"/>
        </w:rPr>
        <w:t>).</w:t>
      </w:r>
      <w:r w:rsidRPr="00C01639">
        <w:rPr>
          <w:rFonts w:eastAsia="맑은 고딕" w:hint="eastAsia"/>
          <w:lang w:val="x-none" w:eastAsia="ko-KR"/>
        </w:rPr>
        <w:t xml:space="preserve"> </w:t>
      </w:r>
      <w:r w:rsidRPr="00C01639">
        <w:rPr>
          <w:rFonts w:eastAsia="맑은 고딕"/>
          <w:lang w:val="x-none" w:eastAsia="ko-KR"/>
        </w:rPr>
        <w:t>The AI monitors for any adverse effects (e.g., packet drops</w:t>
      </w:r>
      <w:r w:rsidR="00595F94">
        <w:rPr>
          <w:rFonts w:eastAsia="맑은 고딕" w:hint="eastAsia"/>
          <w:lang w:val="x-none" w:eastAsia="ko-KR"/>
        </w:rPr>
        <w:t xml:space="preserve">, jitter, failures, </w:t>
      </w:r>
      <w:proofErr w:type="spellStart"/>
      <w:r w:rsidR="00595F94">
        <w:rPr>
          <w:rFonts w:eastAsia="맑은 고딕" w:hint="eastAsia"/>
          <w:lang w:val="x-none" w:eastAsia="ko-KR"/>
        </w:rPr>
        <w:t>etc</w:t>
      </w:r>
      <w:proofErr w:type="spellEnd"/>
      <w:r w:rsidRPr="00C01639">
        <w:rPr>
          <w:rFonts w:eastAsia="맑은 고딕"/>
          <w:lang w:val="x-none" w:eastAsia="ko-KR"/>
        </w:rPr>
        <w:t>) and triggers an immediate rollback if a fault is detected (</w:t>
      </w:r>
      <w:r w:rsidR="00595F94">
        <w:rPr>
          <w:rFonts w:eastAsia="맑은 고딕" w:hint="eastAsia"/>
          <w:lang w:val="x-none" w:eastAsia="ko-KR"/>
        </w:rPr>
        <w:t>c</w:t>
      </w:r>
      <w:r w:rsidRPr="00C01639">
        <w:rPr>
          <w:rFonts w:eastAsia="맑은 고딕"/>
          <w:lang w:val="x-none" w:eastAsia="ko-KR"/>
        </w:rPr>
        <w:t>losed-</w:t>
      </w:r>
      <w:r w:rsidR="00595F94">
        <w:rPr>
          <w:rFonts w:eastAsia="맑은 고딕" w:hint="eastAsia"/>
          <w:lang w:val="x-none" w:eastAsia="ko-KR"/>
        </w:rPr>
        <w:t>l</w:t>
      </w:r>
      <w:r w:rsidRPr="00C01639">
        <w:rPr>
          <w:rFonts w:eastAsia="맑은 고딕"/>
          <w:lang w:val="x-none" w:eastAsia="ko-KR"/>
        </w:rPr>
        <w:t xml:space="preserve">oop </w:t>
      </w:r>
      <w:r w:rsidR="00595F94">
        <w:rPr>
          <w:rFonts w:eastAsia="맑은 고딕" w:hint="eastAsia"/>
          <w:lang w:val="x-none" w:eastAsia="ko-KR"/>
        </w:rPr>
        <w:t>m</w:t>
      </w:r>
      <w:r w:rsidRPr="00C01639">
        <w:rPr>
          <w:rFonts w:eastAsia="맑은 고딕"/>
          <w:lang w:val="x-none" w:eastAsia="ko-KR"/>
        </w:rPr>
        <w:t>onitoring).</w:t>
      </w:r>
    </w:p>
    <w:p w14:paraId="267F769A" w14:textId="0A4624E2" w:rsidR="00C01639" w:rsidRPr="008233B7" w:rsidRDefault="00C01639" w:rsidP="00E52FF7">
      <w:pPr>
        <w:pStyle w:val="af1"/>
        <w:numPr>
          <w:ilvl w:val="0"/>
          <w:numId w:val="6"/>
        </w:numPr>
        <w:ind w:leftChars="0"/>
        <w:rPr>
          <w:rFonts w:eastAsia="맑은 고딕"/>
          <w:lang w:val="x-none" w:eastAsia="ko-KR"/>
        </w:rPr>
      </w:pPr>
      <w:r w:rsidRPr="008233B7">
        <w:rPr>
          <w:rFonts w:eastAsia="맑은 고딕"/>
          <w:lang w:val="x-none" w:eastAsia="ko-KR"/>
        </w:rPr>
        <w:t>Step 11: (Activation / Unrestricted) Upon validating stability, the NF performs a final update to the NRF to activate its service.</w:t>
      </w:r>
      <w:r w:rsidR="008233B7" w:rsidRPr="008233B7">
        <w:rPr>
          <w:rFonts w:eastAsia="맑은 고딕" w:hint="eastAsia"/>
          <w:lang w:val="x-none" w:eastAsia="ko-KR"/>
        </w:rPr>
        <w:t xml:space="preserve"> </w:t>
      </w:r>
      <w:r w:rsidRPr="008233B7">
        <w:rPr>
          <w:rFonts w:eastAsia="맑은 고딕"/>
          <w:lang w:val="x-none" w:eastAsia="ko-KR"/>
        </w:rPr>
        <w:t xml:space="preserve">It updates </w:t>
      </w:r>
      <w:proofErr w:type="spellStart"/>
      <w:r w:rsidRPr="008233B7">
        <w:rPr>
          <w:rFonts w:eastAsia="맑은 고딕"/>
          <w:lang w:val="x-none" w:eastAsia="ko-KR"/>
        </w:rPr>
        <w:t>nfStatus</w:t>
      </w:r>
      <w:proofErr w:type="spellEnd"/>
      <w:r w:rsidRPr="008233B7">
        <w:rPr>
          <w:rFonts w:eastAsia="맑은 고딕"/>
          <w:lang w:val="x-none" w:eastAsia="ko-KR"/>
        </w:rPr>
        <w:t xml:space="preserve"> to "REGISTERED" (</w:t>
      </w:r>
      <w:r w:rsidR="00BF433F">
        <w:rPr>
          <w:rFonts w:eastAsia="맑은 고딕" w:hint="eastAsia"/>
          <w:lang w:val="x-none" w:eastAsia="ko-KR"/>
        </w:rPr>
        <w:t>m</w:t>
      </w:r>
      <w:r w:rsidR="003F5A54" w:rsidRPr="007C74DD">
        <w:rPr>
          <w:rFonts w:eastAsia="맑은 고딕"/>
          <w:lang w:val="x-none" w:eastAsia="ko-KR"/>
        </w:rPr>
        <w:t>aking it visible to all standard consumers</w:t>
      </w:r>
      <w:r w:rsidRPr="008233B7">
        <w:rPr>
          <w:rFonts w:eastAsia="맑은 고딕"/>
          <w:lang w:val="x-none" w:eastAsia="ko-KR"/>
        </w:rPr>
        <w:t>).</w:t>
      </w:r>
      <w:r w:rsidR="008233B7" w:rsidRPr="008233B7">
        <w:rPr>
          <w:rFonts w:eastAsia="맑은 고딕" w:hint="eastAsia"/>
          <w:lang w:val="x-none" w:eastAsia="ko-KR"/>
        </w:rPr>
        <w:t xml:space="preserve"> </w:t>
      </w:r>
      <w:r w:rsidRPr="008233B7">
        <w:rPr>
          <w:rFonts w:eastAsia="맑은 고딕"/>
          <w:lang w:val="x-none" w:eastAsia="ko-KR"/>
        </w:rPr>
        <w:t>It updates autonomous</w:t>
      </w:r>
      <w:r w:rsidR="003F5A54">
        <w:rPr>
          <w:rFonts w:eastAsia="맑은 고딕" w:hint="eastAsia"/>
          <w:lang w:val="x-none" w:eastAsia="ko-KR"/>
        </w:rPr>
        <w:t>-s</w:t>
      </w:r>
      <w:r w:rsidRPr="008233B7">
        <w:rPr>
          <w:rFonts w:eastAsia="맑은 고딕"/>
          <w:lang w:val="x-none" w:eastAsia="ko-KR"/>
        </w:rPr>
        <w:t>cope to "UNRESTRICTED" (</w:t>
      </w:r>
      <w:r w:rsidR="003F5A54" w:rsidRPr="007C74DD">
        <w:rPr>
          <w:rFonts w:eastAsia="맑은 고딕"/>
          <w:lang w:val="x-none" w:eastAsia="ko-KR"/>
        </w:rPr>
        <w:t>authorizing full autonomous operation</w:t>
      </w:r>
      <w:r w:rsidRPr="008233B7">
        <w:rPr>
          <w:rFonts w:eastAsia="맑은 고딕"/>
          <w:lang w:val="x-none" w:eastAsia="ko-KR"/>
        </w:rPr>
        <w:t>).</w:t>
      </w:r>
    </w:p>
    <w:p w14:paraId="76CEEC83" w14:textId="46E7E7BB"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BDAFFA0" w14:textId="77777777" w:rsidR="004211AE" w:rsidRPr="00AA4234" w:rsidRDefault="004211AE" w:rsidP="004211AE">
      <w:pPr>
        <w:rPr>
          <w:rFonts w:eastAsia="맑은 고딕"/>
          <w:lang w:val="x-none" w:eastAsia="ko-KR"/>
        </w:rPr>
      </w:pPr>
      <w:r>
        <w:rPr>
          <w:rFonts w:eastAsia="맑은 고딕" w:hint="eastAsia"/>
          <w:lang w:val="x-none" w:eastAsia="ko-KR"/>
        </w:rPr>
        <w:t xml:space="preserve">6G </w:t>
      </w:r>
      <w:r>
        <w:rPr>
          <w:rFonts w:eastAsia="맑은 고딕"/>
          <w:lang w:val="x-none" w:eastAsia="ko-KR"/>
        </w:rPr>
        <w:t>AI-enabled NF</w:t>
      </w:r>
      <w:r w:rsidRPr="00AA4234">
        <w:rPr>
          <w:rFonts w:eastAsia="맑은 고딕"/>
          <w:lang w:val="x-none" w:eastAsia="ko-KR"/>
        </w:rPr>
        <w:t>s (Incubating NFs):</w:t>
      </w:r>
    </w:p>
    <w:p w14:paraId="5B8D7730"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Enhanced with internal logic to classify parameters into Sensitivity Tiers based on analytics.</w:t>
      </w:r>
    </w:p>
    <w:p w14:paraId="5D225303"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 xml:space="preserve">Capable of managing their own Autonomous </w:t>
      </w:r>
      <w:r>
        <w:rPr>
          <w:rFonts w:eastAsia="맑은 고딕" w:hint="eastAsia"/>
          <w:lang w:val="x-none" w:eastAsia="ko-KR"/>
        </w:rPr>
        <w:t>s</w:t>
      </w:r>
      <w:r w:rsidRPr="00AA4234">
        <w:rPr>
          <w:rFonts w:eastAsia="맑은 고딕"/>
          <w:lang w:val="x-none" w:eastAsia="ko-KR"/>
        </w:rPr>
        <w:t xml:space="preserve">cope and NF Status via the </w:t>
      </w: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1A2041DB" w14:textId="7C9C9AC9" w:rsidR="00AA4234" w:rsidRPr="00AA4234" w:rsidRDefault="00AA4234" w:rsidP="00AA4234">
      <w:pPr>
        <w:rPr>
          <w:rFonts w:eastAsia="맑은 고딕"/>
          <w:lang w:val="x-none" w:eastAsia="ko-KR"/>
        </w:rPr>
      </w:pPr>
      <w:r w:rsidRPr="00AA4234">
        <w:rPr>
          <w:rFonts w:eastAsia="맑은 고딕"/>
          <w:lang w:val="x-none" w:eastAsia="ko-KR"/>
        </w:rPr>
        <w:t>NRF:</w:t>
      </w:r>
    </w:p>
    <w:p w14:paraId="0E270AA3" w14:textId="15E55EAD" w:rsidR="00AA4234" w:rsidRP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Enhanced to support the storage and retrieval of AI Capability Information within the NF Profile, specifically the </w:t>
      </w:r>
      <w:r w:rsidR="00891D1B">
        <w:rPr>
          <w:rFonts w:eastAsia="맑은 고딕"/>
          <w:lang w:val="x-none" w:eastAsia="ko-KR"/>
        </w:rPr>
        <w:t>autonomous-scope</w:t>
      </w:r>
      <w:r w:rsidRPr="00AA4234">
        <w:rPr>
          <w:rFonts w:eastAsia="맑은 고딕"/>
          <w:lang w:val="x-none" w:eastAsia="ko-KR"/>
        </w:rPr>
        <w:t xml:space="preserve"> attribute.</w:t>
      </w:r>
    </w:p>
    <w:p w14:paraId="5DC924DA" w14:textId="789D6CD4" w:rsid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Discovery logic updated to allow authorized consumers (Validators) to discover NFs with </w:t>
      </w:r>
      <w:proofErr w:type="spellStart"/>
      <w:r w:rsidRPr="00AA4234">
        <w:rPr>
          <w:rFonts w:eastAsia="맑은 고딕"/>
          <w:lang w:val="x-none" w:eastAsia="ko-KR"/>
        </w:rPr>
        <w:t>nfStatus</w:t>
      </w:r>
      <w:proofErr w:type="spellEnd"/>
      <w:r w:rsidRPr="00AA4234">
        <w:rPr>
          <w:rFonts w:eastAsia="맑은 고딕"/>
          <w:lang w:val="x-none" w:eastAsia="ko-KR"/>
        </w:rPr>
        <w:t>="INCUBATING" when specific target</w:t>
      </w:r>
      <w:r w:rsidR="004D1E0A">
        <w:rPr>
          <w:rFonts w:eastAsia="맑은 고딕" w:hint="eastAsia"/>
          <w:lang w:val="x-none" w:eastAsia="ko-KR"/>
        </w:rPr>
        <w:t>-c</w:t>
      </w:r>
      <w:r w:rsidRPr="00AA4234">
        <w:rPr>
          <w:rFonts w:eastAsia="맑은 고딕"/>
          <w:lang w:val="x-none" w:eastAsia="ko-KR"/>
        </w:rPr>
        <w:t>apability criteria (e.g., Tier-L) are met.</w:t>
      </w:r>
    </w:p>
    <w:p w14:paraId="6A5FE607" w14:textId="09C65EA7" w:rsidR="00845E0F" w:rsidRPr="00AA4234" w:rsidRDefault="00845E0F" w:rsidP="00AA4234">
      <w:pPr>
        <w:pStyle w:val="af1"/>
        <w:numPr>
          <w:ilvl w:val="0"/>
          <w:numId w:val="6"/>
        </w:numPr>
        <w:ind w:leftChars="0"/>
        <w:rPr>
          <w:rFonts w:eastAsia="맑은 고딕"/>
          <w:lang w:val="x-none" w:eastAsia="ko-KR"/>
        </w:rPr>
      </w:pPr>
      <w:r w:rsidRPr="00845E0F">
        <w:rPr>
          <w:rFonts w:eastAsia="맑은 고딕"/>
          <w:lang w:val="x-none" w:eastAsia="ko-KR"/>
        </w:rPr>
        <w:t>Discovery logic updated to map the discovery parameter target-capability to the internal autonomous-scope attribute (e.g., Tier-L maps to NULL or RESTRICTED scope).</w:t>
      </w:r>
    </w:p>
    <w:p w14:paraId="65BE10A4" w14:textId="489A1AAC" w:rsidR="00AA4234" w:rsidRPr="00AA4234" w:rsidRDefault="00AA4234" w:rsidP="00AA4234">
      <w:pPr>
        <w:rPr>
          <w:rFonts w:eastAsia="맑은 고딕"/>
          <w:lang w:val="x-none" w:eastAsia="ko-KR"/>
        </w:rPr>
      </w:pPr>
      <w:r w:rsidRPr="00AA4234">
        <w:rPr>
          <w:rFonts w:eastAsia="맑은 고딕"/>
          <w:lang w:val="x-none" w:eastAsia="ko-KR"/>
        </w:rPr>
        <w:t>Data Framework</w:t>
      </w:r>
      <w:r w:rsidR="00911847">
        <w:rPr>
          <w:rFonts w:eastAsia="맑은 고딕" w:hint="eastAsia"/>
          <w:lang w:val="x-none" w:eastAsia="ko-KR"/>
        </w:rPr>
        <w:t xml:space="preserve"> (e.g., </w:t>
      </w:r>
      <w:r w:rsidR="004211AE">
        <w:rPr>
          <w:rFonts w:eastAsia="맑은 고딕" w:hint="eastAsia"/>
          <w:lang w:val="x-none" w:eastAsia="ko-KR"/>
        </w:rPr>
        <w:t xml:space="preserve">6G </w:t>
      </w:r>
      <w:r w:rsidR="00911847">
        <w:rPr>
          <w:rFonts w:eastAsia="맑은 고딕" w:hint="eastAsia"/>
          <w:lang w:val="x-none" w:eastAsia="ko-KR"/>
        </w:rPr>
        <w:t>NWDAF)</w:t>
      </w:r>
      <w:r w:rsidRPr="00AA4234">
        <w:rPr>
          <w:rFonts w:eastAsia="맑은 고딕"/>
          <w:lang w:val="x-none" w:eastAsia="ko-KR"/>
        </w:rPr>
        <w:t>:</w:t>
      </w:r>
    </w:p>
    <w:p w14:paraId="166C64CF" w14:textId="3A284C70" w:rsidR="00C93D83" w:rsidRDefault="001E774D" w:rsidP="00AA4234">
      <w:pPr>
        <w:pStyle w:val="af1"/>
        <w:numPr>
          <w:ilvl w:val="0"/>
          <w:numId w:val="6"/>
        </w:numPr>
        <w:ind w:leftChars="0"/>
        <w:rPr>
          <w:rFonts w:eastAsia="맑은 고딕"/>
          <w:lang w:val="x-none" w:eastAsia="ko-KR"/>
        </w:rPr>
      </w:pPr>
      <w:r>
        <w:rPr>
          <w:rFonts w:eastAsia="맑은 고딕" w:hint="eastAsia"/>
          <w:lang w:val="x-none" w:eastAsia="ko-KR"/>
        </w:rPr>
        <w:t xml:space="preserve">Enhanced to save/load </w:t>
      </w:r>
      <w:r w:rsidR="0018484C">
        <w:rPr>
          <w:rFonts w:eastAsia="맑은 고딕" w:hint="eastAsia"/>
          <w:lang w:val="x-none" w:eastAsia="ko-KR"/>
        </w:rPr>
        <w:t>AI/ML related model/</w:t>
      </w:r>
      <w:r w:rsidR="008532EC">
        <w:rPr>
          <w:rFonts w:eastAsia="맑은 고딕" w:hint="eastAsia"/>
          <w:lang w:val="x-none" w:eastAsia="ko-KR"/>
        </w:rPr>
        <w:t>data, for example used</w:t>
      </w:r>
      <w:r w:rsidR="00AA4234" w:rsidRPr="00AA4234">
        <w:rPr>
          <w:rFonts w:eastAsia="맑은 고딕"/>
          <w:lang w:val="x-none" w:eastAsia="ko-KR"/>
        </w:rPr>
        <w:t xml:space="preserve"> by </w:t>
      </w:r>
      <w:r w:rsidR="00911847">
        <w:rPr>
          <w:rFonts w:eastAsia="맑은 고딕" w:hint="eastAsia"/>
          <w:lang w:val="x-none" w:eastAsia="ko-KR"/>
        </w:rPr>
        <w:t>i</w:t>
      </w:r>
      <w:r w:rsidR="00AA4234" w:rsidRPr="00AA4234">
        <w:rPr>
          <w:rFonts w:eastAsia="맑은 고딕"/>
          <w:lang w:val="x-none" w:eastAsia="ko-KR"/>
        </w:rPr>
        <w:t xml:space="preserve">ncubating NFs to retrieve Impact </w:t>
      </w:r>
      <w:r w:rsidR="00842288">
        <w:rPr>
          <w:rFonts w:eastAsia="맑은 고딕" w:hint="eastAsia"/>
          <w:lang w:val="x-none" w:eastAsia="ko-KR"/>
        </w:rPr>
        <w:t>c</w:t>
      </w:r>
      <w:r w:rsidR="00AA4234" w:rsidRPr="00AA4234">
        <w:rPr>
          <w:rFonts w:eastAsia="맑은 고딕"/>
          <w:lang w:val="x-none" w:eastAsia="ko-KR"/>
        </w:rPr>
        <w:t xml:space="preserve">orrelation </w:t>
      </w:r>
      <w:r w:rsidR="00842288">
        <w:rPr>
          <w:rFonts w:eastAsia="맑은 고딕" w:hint="eastAsia"/>
          <w:lang w:val="x-none" w:eastAsia="ko-KR"/>
        </w:rPr>
        <w:t>d</w:t>
      </w:r>
      <w:r w:rsidR="00AA4234" w:rsidRPr="00AA4234">
        <w:rPr>
          <w:rFonts w:eastAsia="맑은 고딕"/>
          <w:lang w:val="x-none" w:eastAsia="ko-KR"/>
        </w:rPr>
        <w:t>ata (</w:t>
      </w:r>
      <w:proofErr w:type="spellStart"/>
      <w:r w:rsidR="00842288">
        <w:rPr>
          <w:rFonts w:eastAsia="맑은 고딕" w:hint="eastAsia"/>
          <w:lang w:val="x-none" w:eastAsia="ko-KR"/>
        </w:rPr>
        <w:t>e.g</w:t>
      </w:r>
      <w:proofErr w:type="spellEnd"/>
      <w:r w:rsidR="00984C08" w:rsidRPr="00984C08">
        <w:rPr>
          <w:rFonts w:eastAsia="맑은 고딕"/>
          <w:lang w:val="x-none" w:eastAsia="ko-KR"/>
        </w:rPr>
        <w:t xml:space="preserve"> </w:t>
      </w:r>
      <w:r w:rsidR="00984C08" w:rsidRPr="00310355">
        <w:rPr>
          <w:rFonts w:eastAsia="맑은 고딕"/>
          <w:lang w:val="x-none" w:eastAsia="ko-KR"/>
        </w:rPr>
        <w:t>Configuration-Performance Analytics, Signaling-Response Pattern Analysis, Fault-Causality Correlations</w:t>
      </w:r>
      <w:r w:rsidR="00984C08">
        <w:rPr>
          <w:rFonts w:eastAsia="맑은 고딕" w:hint="eastAsia"/>
          <w:lang w:val="x-none" w:eastAsia="ko-KR"/>
        </w:rPr>
        <w:t xml:space="preserve">, </w:t>
      </w:r>
      <w:proofErr w:type="spellStart"/>
      <w:r w:rsidR="00984C08">
        <w:rPr>
          <w:rFonts w:eastAsia="맑은 고딕" w:hint="eastAsia"/>
          <w:lang w:val="x-none" w:eastAsia="ko-KR"/>
        </w:rPr>
        <w:t>etc</w:t>
      </w:r>
      <w:proofErr w:type="spellEnd"/>
      <w:r w:rsidR="00AA4234" w:rsidRPr="00AA4234">
        <w:rPr>
          <w:rFonts w:eastAsia="맑은 고딕"/>
          <w:lang w:val="x-none" w:eastAsia="ko-KR"/>
        </w:rPr>
        <w:t xml:space="preserve">) to perform Sensitivity </w:t>
      </w:r>
      <w:r w:rsidR="00842288">
        <w:rPr>
          <w:rFonts w:eastAsia="맑은 고딕" w:hint="eastAsia"/>
          <w:lang w:val="x-none" w:eastAsia="ko-KR"/>
        </w:rPr>
        <w:t>c</w:t>
      </w:r>
      <w:r w:rsidR="00AA4234" w:rsidRPr="00AA4234">
        <w:rPr>
          <w:rFonts w:eastAsia="맑은 고딕"/>
          <w:lang w:val="x-none" w:eastAsia="ko-KR"/>
        </w:rPr>
        <w:t>lassification.</w:t>
      </w:r>
    </w:p>
    <w:p w14:paraId="5C3300DD" w14:textId="77777777" w:rsidR="004211AE" w:rsidRPr="00AA4234" w:rsidRDefault="004211AE" w:rsidP="004211AE">
      <w:pPr>
        <w:rPr>
          <w:rFonts w:eastAsia="맑은 고딕"/>
          <w:lang w:val="x-none" w:eastAsia="ko-KR"/>
        </w:rPr>
      </w:pP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2BB5090F" w14:textId="1228B153" w:rsidR="004211AE" w:rsidRPr="00AA4234" w:rsidRDefault="004211AE" w:rsidP="004211AE">
      <w:pPr>
        <w:pStyle w:val="af1"/>
        <w:numPr>
          <w:ilvl w:val="0"/>
          <w:numId w:val="6"/>
        </w:numPr>
        <w:ind w:leftChars="0"/>
        <w:rPr>
          <w:rFonts w:eastAsia="맑은 고딕"/>
          <w:lang w:val="x-none" w:eastAsia="ko-KR"/>
        </w:rPr>
      </w:pPr>
      <w:proofErr w:type="spellStart"/>
      <w:r w:rsidRPr="00AA4234">
        <w:rPr>
          <w:rFonts w:eastAsia="맑은 고딕"/>
          <w:lang w:val="x-none" w:eastAsia="ko-KR"/>
        </w:rPr>
        <w:t>NFRegister</w:t>
      </w:r>
      <w:proofErr w:type="spellEnd"/>
      <w:r w:rsidRPr="00AA4234">
        <w:rPr>
          <w:rFonts w:eastAsia="맑은 고딕"/>
          <w:lang w:val="x-none" w:eastAsia="ko-KR"/>
        </w:rPr>
        <w:t xml:space="preserve"> and </w:t>
      </w:r>
      <w:proofErr w:type="spellStart"/>
      <w:r w:rsidRPr="00AA4234">
        <w:rPr>
          <w:rFonts w:eastAsia="맑은 고딕"/>
          <w:lang w:val="x-none" w:eastAsia="ko-KR"/>
        </w:rPr>
        <w:t>NFUpdate</w:t>
      </w:r>
      <w:proofErr w:type="spellEnd"/>
      <w:r w:rsidRPr="00AA4234">
        <w:rPr>
          <w:rFonts w:eastAsia="맑은 고딕"/>
          <w:lang w:val="x-none" w:eastAsia="ko-KR"/>
        </w:rPr>
        <w:t xml:space="preserve"> operations modified to carry</w:t>
      </w:r>
      <w:r w:rsidR="00B6064C">
        <w:rPr>
          <w:rFonts w:eastAsia="맑은 고딕" w:hint="eastAsia"/>
          <w:lang w:val="x-none" w:eastAsia="ko-KR"/>
        </w:rPr>
        <w:t>, e.g., autonomous-scope and domain as below,</w:t>
      </w:r>
    </w:p>
    <w:p w14:paraId="5B295811" w14:textId="0B26D602" w:rsidR="004211AE" w:rsidRPr="00AA4234" w:rsidRDefault="004211AE" w:rsidP="004211AE">
      <w:pPr>
        <w:pStyle w:val="af1"/>
        <w:numPr>
          <w:ilvl w:val="0"/>
          <w:numId w:val="6"/>
        </w:numPr>
        <w:ind w:leftChars="0"/>
        <w:rPr>
          <w:rFonts w:eastAsia="맑은 고딕"/>
          <w:lang w:val="x-none" w:eastAsia="ko-KR"/>
        </w:rPr>
      </w:pPr>
      <w:r>
        <w:rPr>
          <w:rFonts w:eastAsia="맑은 고딕"/>
          <w:lang w:val="x-none" w:eastAsia="ko-KR"/>
        </w:rPr>
        <w:t>autonomous-scope</w:t>
      </w:r>
      <w:r w:rsidRPr="00AA4234">
        <w:rPr>
          <w:rFonts w:eastAsia="맑은 고딕"/>
          <w:lang w:val="x-none" w:eastAsia="ko-KR"/>
        </w:rPr>
        <w:t xml:space="preserve"> (</w:t>
      </w:r>
      <w:r w:rsidR="00B6064C">
        <w:rPr>
          <w:rFonts w:eastAsia="맑은 고딕" w:hint="eastAsia"/>
          <w:lang w:val="x-none" w:eastAsia="ko-KR"/>
        </w:rPr>
        <w:t>e</w:t>
      </w:r>
      <w:r w:rsidRPr="00AA4234">
        <w:rPr>
          <w:rFonts w:eastAsia="맑은 고딕"/>
          <w:lang w:val="x-none" w:eastAsia="ko-KR"/>
        </w:rPr>
        <w:t>numerated: NULL, RESTRICTED, UNRESTRICTED).</w:t>
      </w:r>
    </w:p>
    <w:p w14:paraId="0B5BCF79" w14:textId="41BF8C2A" w:rsidR="004211AE" w:rsidRPr="004211AE" w:rsidRDefault="004211AE" w:rsidP="004211AE">
      <w:pPr>
        <w:pStyle w:val="af1"/>
        <w:numPr>
          <w:ilvl w:val="0"/>
          <w:numId w:val="6"/>
        </w:numPr>
        <w:ind w:leftChars="0"/>
        <w:rPr>
          <w:rFonts w:eastAsia="맑은 고딕" w:hint="eastAsia"/>
          <w:lang w:val="x-none" w:eastAsia="ko-KR"/>
        </w:rPr>
      </w:pPr>
      <w:r w:rsidRPr="00AA4234">
        <w:rPr>
          <w:rFonts w:eastAsia="맑은 고딕"/>
          <w:lang w:val="x-none" w:eastAsia="ko-KR"/>
        </w:rPr>
        <w:t xml:space="preserve">domain (e.g., </w:t>
      </w:r>
      <w:proofErr w:type="spellStart"/>
      <w:r w:rsidRPr="00D01B69">
        <w:rPr>
          <w:rFonts w:eastAsia="맑은 고딕"/>
          <w:lang w:val="x-none" w:eastAsia="ko-KR"/>
        </w:rPr>
        <w:t>Traffic_Optimization</w:t>
      </w:r>
      <w:proofErr w:type="spellEnd"/>
      <w:r w:rsidRPr="00D01B69">
        <w:rPr>
          <w:rFonts w:eastAsia="맑은 고딕"/>
          <w:lang w:val="x-none" w:eastAsia="ko-KR"/>
        </w:rPr>
        <w:t xml:space="preserve">, </w:t>
      </w:r>
      <w:proofErr w:type="spellStart"/>
      <w:r w:rsidRPr="00D01B69">
        <w:rPr>
          <w:rFonts w:eastAsia="맑은 고딕"/>
          <w:lang w:val="x-none" w:eastAsia="ko-KR"/>
        </w:rPr>
        <w:t>Mobility_Management</w:t>
      </w:r>
      <w:proofErr w:type="spellEnd"/>
      <w:r w:rsidRPr="00D01B69">
        <w:rPr>
          <w:rFonts w:eastAsia="맑은 고딕"/>
          <w:lang w:val="x-none" w:eastAsia="ko-KR"/>
        </w:rPr>
        <w:t xml:space="preserve">, </w:t>
      </w:r>
      <w:proofErr w:type="spellStart"/>
      <w:r w:rsidRPr="00D01B69">
        <w:rPr>
          <w:rFonts w:eastAsia="맑은 고딕"/>
          <w:lang w:val="x-none" w:eastAsia="ko-KR"/>
        </w:rPr>
        <w:t>Energy_Efficiency</w:t>
      </w:r>
      <w:proofErr w:type="spellEnd"/>
      <w:r w:rsidRPr="00D01B69">
        <w:rPr>
          <w:rFonts w:eastAsia="맑은 고딕"/>
          <w:lang w:val="x-none" w:eastAsia="ko-KR"/>
        </w:rPr>
        <w:t xml:space="preserve">, </w:t>
      </w:r>
      <w:r>
        <w:rPr>
          <w:rFonts w:eastAsia="맑은 고딕" w:hint="eastAsia"/>
          <w:lang w:val="x-none" w:eastAsia="ko-KR"/>
        </w:rPr>
        <w:t xml:space="preserve">Session, </w:t>
      </w:r>
      <w:proofErr w:type="spellStart"/>
      <w:r w:rsidRPr="00D01B69">
        <w:rPr>
          <w:rFonts w:eastAsia="맑은 고딕"/>
          <w:lang w:val="x-none" w:eastAsia="ko-KR"/>
        </w:rPr>
        <w:t>Security_Defense</w:t>
      </w:r>
      <w:proofErr w:type="spellEnd"/>
      <w:r>
        <w:rPr>
          <w:rFonts w:eastAsia="맑은 고딕" w:hint="eastAsia"/>
          <w:lang w:val="x-none" w:eastAsia="ko-KR"/>
        </w:rPr>
        <w:t xml:space="preserve">, Policy, Charging, </w:t>
      </w:r>
      <w:proofErr w:type="spellStart"/>
      <w:r>
        <w:rPr>
          <w:rFonts w:eastAsia="맑은 고딕" w:hint="eastAsia"/>
          <w:lang w:val="x-none" w:eastAsia="ko-KR"/>
        </w:rPr>
        <w:t>etc</w:t>
      </w:r>
      <w:proofErr w:type="spellEnd"/>
      <w:r w:rsidRPr="00AA4234">
        <w:rPr>
          <w:rFonts w:eastAsia="맑은 고딕"/>
          <w:lang w:val="x-none" w:eastAsia="ko-KR"/>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6487" w14:textId="77777777" w:rsidR="00DC17B3" w:rsidRDefault="00DC17B3">
      <w:r>
        <w:separator/>
      </w:r>
    </w:p>
  </w:endnote>
  <w:endnote w:type="continuationSeparator" w:id="0">
    <w:p w14:paraId="4463A46E" w14:textId="77777777" w:rsidR="00DC17B3" w:rsidRDefault="00DC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2500" w14:textId="77777777" w:rsidR="00DC17B3" w:rsidRDefault="00DC17B3">
      <w:r>
        <w:separator/>
      </w:r>
    </w:p>
  </w:footnote>
  <w:footnote w:type="continuationSeparator" w:id="0">
    <w:p w14:paraId="11F6E8E2" w14:textId="77777777" w:rsidR="00DC17B3" w:rsidRDefault="00DC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71450D"/>
    <w:multiLevelType w:val="hybridMultilevel"/>
    <w:tmpl w:val="FCFCFE20"/>
    <w:lvl w:ilvl="0" w:tplc="FFFFFFFF">
      <w:start w:val="6"/>
      <w:numFmt w:val="bullet"/>
      <w:lvlText w:val="-"/>
      <w:lvlJc w:val="left"/>
      <w:pPr>
        <w:ind w:left="800" w:hanging="360"/>
      </w:pPr>
      <w:rPr>
        <w:rFonts w:ascii="Times New Roman" w:eastAsia="맑은 고딕"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0F07320"/>
    <w:multiLevelType w:val="hybridMultilevel"/>
    <w:tmpl w:val="87B83BF6"/>
    <w:lvl w:ilvl="0" w:tplc="C45EFBC6">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407154E"/>
    <w:multiLevelType w:val="hybridMultilevel"/>
    <w:tmpl w:val="7DB61C56"/>
    <w:lvl w:ilvl="0" w:tplc="69EE4892">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5"/>
  </w:num>
  <w:num w:numId="2" w16cid:durableId="1389307866">
    <w:abstractNumId w:val="0"/>
  </w:num>
  <w:num w:numId="3" w16cid:durableId="217208527">
    <w:abstractNumId w:val="4"/>
  </w:num>
  <w:num w:numId="4" w16cid:durableId="1577788507">
    <w:abstractNumId w:val="7"/>
  </w:num>
  <w:num w:numId="5" w16cid:durableId="1956786278">
    <w:abstractNumId w:val="6"/>
  </w:num>
  <w:num w:numId="6" w16cid:durableId="454249774">
    <w:abstractNumId w:val="3"/>
  </w:num>
  <w:num w:numId="7" w16cid:durableId="1067800203">
    <w:abstractNumId w:val="2"/>
  </w:num>
  <w:num w:numId="8" w16cid:durableId="1383364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1097B"/>
    <w:rsid w:val="000126C6"/>
    <w:rsid w:val="000172E9"/>
    <w:rsid w:val="00017D75"/>
    <w:rsid w:val="00021E07"/>
    <w:rsid w:val="00023FDC"/>
    <w:rsid w:val="00032590"/>
    <w:rsid w:val="00040FBF"/>
    <w:rsid w:val="0004125F"/>
    <w:rsid w:val="00045835"/>
    <w:rsid w:val="00046B07"/>
    <w:rsid w:val="000508AC"/>
    <w:rsid w:val="000557CA"/>
    <w:rsid w:val="0005685D"/>
    <w:rsid w:val="000600DD"/>
    <w:rsid w:val="000746D6"/>
    <w:rsid w:val="00086704"/>
    <w:rsid w:val="000A014B"/>
    <w:rsid w:val="000A4358"/>
    <w:rsid w:val="000A69CF"/>
    <w:rsid w:val="000B0CAB"/>
    <w:rsid w:val="000B59EB"/>
    <w:rsid w:val="000C3AA1"/>
    <w:rsid w:val="000D2F48"/>
    <w:rsid w:val="000D6B6D"/>
    <w:rsid w:val="000E5088"/>
    <w:rsid w:val="000E606C"/>
    <w:rsid w:val="000E77F1"/>
    <w:rsid w:val="000E7F58"/>
    <w:rsid w:val="000F4C05"/>
    <w:rsid w:val="000F5CFB"/>
    <w:rsid w:val="000F6134"/>
    <w:rsid w:val="00100E21"/>
    <w:rsid w:val="0010504F"/>
    <w:rsid w:val="00105248"/>
    <w:rsid w:val="001168AF"/>
    <w:rsid w:val="00117E99"/>
    <w:rsid w:val="00126009"/>
    <w:rsid w:val="0013168A"/>
    <w:rsid w:val="00134914"/>
    <w:rsid w:val="00136E41"/>
    <w:rsid w:val="0014245A"/>
    <w:rsid w:val="0014475E"/>
    <w:rsid w:val="0014548B"/>
    <w:rsid w:val="0014658E"/>
    <w:rsid w:val="00146DDD"/>
    <w:rsid w:val="00147430"/>
    <w:rsid w:val="0015372D"/>
    <w:rsid w:val="001543BA"/>
    <w:rsid w:val="001572A2"/>
    <w:rsid w:val="001604A8"/>
    <w:rsid w:val="00160F50"/>
    <w:rsid w:val="00163952"/>
    <w:rsid w:val="00164D39"/>
    <w:rsid w:val="00165447"/>
    <w:rsid w:val="00170C9B"/>
    <w:rsid w:val="00171841"/>
    <w:rsid w:val="0017438B"/>
    <w:rsid w:val="001746D2"/>
    <w:rsid w:val="00175FF0"/>
    <w:rsid w:val="0018484C"/>
    <w:rsid w:val="00185549"/>
    <w:rsid w:val="00185E4C"/>
    <w:rsid w:val="001862C0"/>
    <w:rsid w:val="001937CF"/>
    <w:rsid w:val="001960DF"/>
    <w:rsid w:val="001966A5"/>
    <w:rsid w:val="001B093A"/>
    <w:rsid w:val="001B2DFA"/>
    <w:rsid w:val="001B4262"/>
    <w:rsid w:val="001C2A46"/>
    <w:rsid w:val="001C35FE"/>
    <w:rsid w:val="001C5CF1"/>
    <w:rsid w:val="001D176F"/>
    <w:rsid w:val="001D5957"/>
    <w:rsid w:val="001D6C2F"/>
    <w:rsid w:val="001E0A30"/>
    <w:rsid w:val="001E4A44"/>
    <w:rsid w:val="001E4AD5"/>
    <w:rsid w:val="001E774D"/>
    <w:rsid w:val="001F2D42"/>
    <w:rsid w:val="001F5F51"/>
    <w:rsid w:val="001F6E8F"/>
    <w:rsid w:val="001F7249"/>
    <w:rsid w:val="001F72F1"/>
    <w:rsid w:val="0020738C"/>
    <w:rsid w:val="00211FD3"/>
    <w:rsid w:val="00213C5B"/>
    <w:rsid w:val="00214DF0"/>
    <w:rsid w:val="00222196"/>
    <w:rsid w:val="00222C32"/>
    <w:rsid w:val="00223681"/>
    <w:rsid w:val="002328BC"/>
    <w:rsid w:val="00240B91"/>
    <w:rsid w:val="00243096"/>
    <w:rsid w:val="0024555B"/>
    <w:rsid w:val="002474B7"/>
    <w:rsid w:val="00250D9F"/>
    <w:rsid w:val="002518BD"/>
    <w:rsid w:val="00265596"/>
    <w:rsid w:val="00266561"/>
    <w:rsid w:val="0027524C"/>
    <w:rsid w:val="00277711"/>
    <w:rsid w:val="00283914"/>
    <w:rsid w:val="0029239B"/>
    <w:rsid w:val="002943E1"/>
    <w:rsid w:val="00296345"/>
    <w:rsid w:val="002A1B8C"/>
    <w:rsid w:val="002A2901"/>
    <w:rsid w:val="002A3ECC"/>
    <w:rsid w:val="002A58B9"/>
    <w:rsid w:val="002A5B0A"/>
    <w:rsid w:val="002B4079"/>
    <w:rsid w:val="002C2177"/>
    <w:rsid w:val="002C4BD3"/>
    <w:rsid w:val="002C7407"/>
    <w:rsid w:val="002D0239"/>
    <w:rsid w:val="002D1C03"/>
    <w:rsid w:val="002E2181"/>
    <w:rsid w:val="002E269C"/>
    <w:rsid w:val="002E2D1C"/>
    <w:rsid w:val="002F13EB"/>
    <w:rsid w:val="002F5185"/>
    <w:rsid w:val="003022B3"/>
    <w:rsid w:val="00310355"/>
    <w:rsid w:val="00312927"/>
    <w:rsid w:val="0031307A"/>
    <w:rsid w:val="00313CB8"/>
    <w:rsid w:val="0031477D"/>
    <w:rsid w:val="00315AF6"/>
    <w:rsid w:val="00317526"/>
    <w:rsid w:val="00317978"/>
    <w:rsid w:val="0032165A"/>
    <w:rsid w:val="00321D34"/>
    <w:rsid w:val="00327B88"/>
    <w:rsid w:val="00330FF7"/>
    <w:rsid w:val="00337943"/>
    <w:rsid w:val="003406E2"/>
    <w:rsid w:val="00350D3B"/>
    <w:rsid w:val="00353545"/>
    <w:rsid w:val="003539B4"/>
    <w:rsid w:val="00354354"/>
    <w:rsid w:val="003639F8"/>
    <w:rsid w:val="00366FDE"/>
    <w:rsid w:val="0036775E"/>
    <w:rsid w:val="00372954"/>
    <w:rsid w:val="00375166"/>
    <w:rsid w:val="003761C8"/>
    <w:rsid w:val="00380668"/>
    <w:rsid w:val="00383BF5"/>
    <w:rsid w:val="00390986"/>
    <w:rsid w:val="00393792"/>
    <w:rsid w:val="003A46A4"/>
    <w:rsid w:val="003A5A72"/>
    <w:rsid w:val="003B0F28"/>
    <w:rsid w:val="003B36B9"/>
    <w:rsid w:val="003B65DE"/>
    <w:rsid w:val="003B693A"/>
    <w:rsid w:val="003C07F1"/>
    <w:rsid w:val="003C5848"/>
    <w:rsid w:val="003C5A4E"/>
    <w:rsid w:val="003D1379"/>
    <w:rsid w:val="003D5D20"/>
    <w:rsid w:val="003D6757"/>
    <w:rsid w:val="003D79B3"/>
    <w:rsid w:val="003E018C"/>
    <w:rsid w:val="003E6EFD"/>
    <w:rsid w:val="003F185C"/>
    <w:rsid w:val="003F5A54"/>
    <w:rsid w:val="003F69B4"/>
    <w:rsid w:val="0040341A"/>
    <w:rsid w:val="004054C1"/>
    <w:rsid w:val="00406EF8"/>
    <w:rsid w:val="00414AAD"/>
    <w:rsid w:val="004171C1"/>
    <w:rsid w:val="004211AE"/>
    <w:rsid w:val="00422AF3"/>
    <w:rsid w:val="00430540"/>
    <w:rsid w:val="0043650A"/>
    <w:rsid w:val="0044235F"/>
    <w:rsid w:val="00450855"/>
    <w:rsid w:val="00450D63"/>
    <w:rsid w:val="004515B3"/>
    <w:rsid w:val="004652FE"/>
    <w:rsid w:val="004721C0"/>
    <w:rsid w:val="0047376D"/>
    <w:rsid w:val="004747C2"/>
    <w:rsid w:val="00475A88"/>
    <w:rsid w:val="00480AD4"/>
    <w:rsid w:val="00486D50"/>
    <w:rsid w:val="00497FF7"/>
    <w:rsid w:val="004A5FA0"/>
    <w:rsid w:val="004B1443"/>
    <w:rsid w:val="004B17D4"/>
    <w:rsid w:val="004B2480"/>
    <w:rsid w:val="004B343E"/>
    <w:rsid w:val="004B7FAD"/>
    <w:rsid w:val="004C1AAF"/>
    <w:rsid w:val="004D1E0A"/>
    <w:rsid w:val="004D336A"/>
    <w:rsid w:val="004D7F35"/>
    <w:rsid w:val="004E1B84"/>
    <w:rsid w:val="004E2F92"/>
    <w:rsid w:val="004E4790"/>
    <w:rsid w:val="004F0C0D"/>
    <w:rsid w:val="00505557"/>
    <w:rsid w:val="00506414"/>
    <w:rsid w:val="00512260"/>
    <w:rsid w:val="0051513A"/>
    <w:rsid w:val="005151FE"/>
    <w:rsid w:val="00515AC8"/>
    <w:rsid w:val="0051688C"/>
    <w:rsid w:val="0051734A"/>
    <w:rsid w:val="00522FCE"/>
    <w:rsid w:val="00524DB9"/>
    <w:rsid w:val="0053490E"/>
    <w:rsid w:val="00534C13"/>
    <w:rsid w:val="00545E79"/>
    <w:rsid w:val="00547C03"/>
    <w:rsid w:val="005510EA"/>
    <w:rsid w:val="0055128B"/>
    <w:rsid w:val="00553C59"/>
    <w:rsid w:val="00554678"/>
    <w:rsid w:val="00557DE2"/>
    <w:rsid w:val="00562C1C"/>
    <w:rsid w:val="005644BA"/>
    <w:rsid w:val="0056542F"/>
    <w:rsid w:val="00567921"/>
    <w:rsid w:val="005732AA"/>
    <w:rsid w:val="00574859"/>
    <w:rsid w:val="00582031"/>
    <w:rsid w:val="00586CCD"/>
    <w:rsid w:val="0059180F"/>
    <w:rsid w:val="00595F94"/>
    <w:rsid w:val="00596876"/>
    <w:rsid w:val="005A2D4A"/>
    <w:rsid w:val="005B5B9A"/>
    <w:rsid w:val="005B5D42"/>
    <w:rsid w:val="005C0D4D"/>
    <w:rsid w:val="005C6555"/>
    <w:rsid w:val="005D46A5"/>
    <w:rsid w:val="005D6926"/>
    <w:rsid w:val="005D7644"/>
    <w:rsid w:val="005E272E"/>
    <w:rsid w:val="005E3CA1"/>
    <w:rsid w:val="005E5456"/>
    <w:rsid w:val="005E5F61"/>
    <w:rsid w:val="005E64C6"/>
    <w:rsid w:val="005E7146"/>
    <w:rsid w:val="005F24B4"/>
    <w:rsid w:val="005F4F75"/>
    <w:rsid w:val="00606F93"/>
    <w:rsid w:val="00615D65"/>
    <w:rsid w:val="00644B1F"/>
    <w:rsid w:val="00650869"/>
    <w:rsid w:val="00653E2A"/>
    <w:rsid w:val="0066457B"/>
    <w:rsid w:val="006654B8"/>
    <w:rsid w:val="00671223"/>
    <w:rsid w:val="00672720"/>
    <w:rsid w:val="00672A6C"/>
    <w:rsid w:val="006768AE"/>
    <w:rsid w:val="00676A11"/>
    <w:rsid w:val="006779D5"/>
    <w:rsid w:val="006809E8"/>
    <w:rsid w:val="00690307"/>
    <w:rsid w:val="0069541A"/>
    <w:rsid w:val="006A2538"/>
    <w:rsid w:val="006A5415"/>
    <w:rsid w:val="006A6EE6"/>
    <w:rsid w:val="006A6F6B"/>
    <w:rsid w:val="006A7650"/>
    <w:rsid w:val="006B621B"/>
    <w:rsid w:val="006C1B28"/>
    <w:rsid w:val="006C44AC"/>
    <w:rsid w:val="006D0421"/>
    <w:rsid w:val="006D0A71"/>
    <w:rsid w:val="006D15C1"/>
    <w:rsid w:val="006E2538"/>
    <w:rsid w:val="006E4A6F"/>
    <w:rsid w:val="006E4E77"/>
    <w:rsid w:val="006E5D90"/>
    <w:rsid w:val="006F3DD4"/>
    <w:rsid w:val="0070183E"/>
    <w:rsid w:val="007026D3"/>
    <w:rsid w:val="00703901"/>
    <w:rsid w:val="00714F33"/>
    <w:rsid w:val="0071527C"/>
    <w:rsid w:val="00722B96"/>
    <w:rsid w:val="007245F0"/>
    <w:rsid w:val="00724844"/>
    <w:rsid w:val="00724D06"/>
    <w:rsid w:val="007274C5"/>
    <w:rsid w:val="007418FA"/>
    <w:rsid w:val="00764115"/>
    <w:rsid w:val="00780A06"/>
    <w:rsid w:val="00783B85"/>
    <w:rsid w:val="00785301"/>
    <w:rsid w:val="007901BB"/>
    <w:rsid w:val="00793D77"/>
    <w:rsid w:val="007A312C"/>
    <w:rsid w:val="007B0398"/>
    <w:rsid w:val="007B17C2"/>
    <w:rsid w:val="007B5C2B"/>
    <w:rsid w:val="007B64BE"/>
    <w:rsid w:val="007C70D7"/>
    <w:rsid w:val="007C74DD"/>
    <w:rsid w:val="007D60FB"/>
    <w:rsid w:val="007E2A60"/>
    <w:rsid w:val="007E4D94"/>
    <w:rsid w:val="007F1595"/>
    <w:rsid w:val="00814285"/>
    <w:rsid w:val="008171CF"/>
    <w:rsid w:val="00817340"/>
    <w:rsid w:val="008233B7"/>
    <w:rsid w:val="0082392C"/>
    <w:rsid w:val="00824935"/>
    <w:rsid w:val="00824B3D"/>
    <w:rsid w:val="0082707E"/>
    <w:rsid w:val="008300CB"/>
    <w:rsid w:val="00836BC5"/>
    <w:rsid w:val="00842288"/>
    <w:rsid w:val="00845E0F"/>
    <w:rsid w:val="0085040E"/>
    <w:rsid w:val="008532EC"/>
    <w:rsid w:val="008600FD"/>
    <w:rsid w:val="00864DE6"/>
    <w:rsid w:val="00866A5A"/>
    <w:rsid w:val="00867707"/>
    <w:rsid w:val="008843AC"/>
    <w:rsid w:val="008916B8"/>
    <w:rsid w:val="00891813"/>
    <w:rsid w:val="00891D1B"/>
    <w:rsid w:val="008945F3"/>
    <w:rsid w:val="008B4AAF"/>
    <w:rsid w:val="008B4DD6"/>
    <w:rsid w:val="008B52C0"/>
    <w:rsid w:val="008B6F90"/>
    <w:rsid w:val="008B7278"/>
    <w:rsid w:val="008C00CA"/>
    <w:rsid w:val="008C4464"/>
    <w:rsid w:val="008D60E5"/>
    <w:rsid w:val="008E194A"/>
    <w:rsid w:val="008E3044"/>
    <w:rsid w:val="008F0F97"/>
    <w:rsid w:val="008F317D"/>
    <w:rsid w:val="008F738A"/>
    <w:rsid w:val="00900297"/>
    <w:rsid w:val="0090046F"/>
    <w:rsid w:val="00900EB7"/>
    <w:rsid w:val="009025C8"/>
    <w:rsid w:val="009037AD"/>
    <w:rsid w:val="00907E2C"/>
    <w:rsid w:val="00911847"/>
    <w:rsid w:val="009158D2"/>
    <w:rsid w:val="00923D9B"/>
    <w:rsid w:val="009255E7"/>
    <w:rsid w:val="0092564A"/>
    <w:rsid w:val="00927AC2"/>
    <w:rsid w:val="00932110"/>
    <w:rsid w:val="009324F2"/>
    <w:rsid w:val="00934E98"/>
    <w:rsid w:val="0093785E"/>
    <w:rsid w:val="00940938"/>
    <w:rsid w:val="00945468"/>
    <w:rsid w:val="00951F02"/>
    <w:rsid w:val="0096188F"/>
    <w:rsid w:val="00962D0A"/>
    <w:rsid w:val="009662C8"/>
    <w:rsid w:val="009672EC"/>
    <w:rsid w:val="009719D4"/>
    <w:rsid w:val="00982BA7"/>
    <w:rsid w:val="0098351C"/>
    <w:rsid w:val="0098373C"/>
    <w:rsid w:val="00984C08"/>
    <w:rsid w:val="0098649F"/>
    <w:rsid w:val="009902F7"/>
    <w:rsid w:val="00995C58"/>
    <w:rsid w:val="009A21B0"/>
    <w:rsid w:val="009A281D"/>
    <w:rsid w:val="009A3278"/>
    <w:rsid w:val="009A5659"/>
    <w:rsid w:val="009A57A1"/>
    <w:rsid w:val="009A5BD1"/>
    <w:rsid w:val="009A6A18"/>
    <w:rsid w:val="009B2A8F"/>
    <w:rsid w:val="009C3AC0"/>
    <w:rsid w:val="009D60DB"/>
    <w:rsid w:val="009E41A3"/>
    <w:rsid w:val="009F0967"/>
    <w:rsid w:val="00A2613B"/>
    <w:rsid w:val="00A34787"/>
    <w:rsid w:val="00A36BAD"/>
    <w:rsid w:val="00A46D0D"/>
    <w:rsid w:val="00A475DE"/>
    <w:rsid w:val="00A5441A"/>
    <w:rsid w:val="00A6558E"/>
    <w:rsid w:val="00A65881"/>
    <w:rsid w:val="00A80424"/>
    <w:rsid w:val="00A808B6"/>
    <w:rsid w:val="00A8622C"/>
    <w:rsid w:val="00A879DD"/>
    <w:rsid w:val="00A955E4"/>
    <w:rsid w:val="00AA3DBE"/>
    <w:rsid w:val="00AA4234"/>
    <w:rsid w:val="00AA7E59"/>
    <w:rsid w:val="00AB1CCA"/>
    <w:rsid w:val="00AB3BC4"/>
    <w:rsid w:val="00AB68DF"/>
    <w:rsid w:val="00AD4E2F"/>
    <w:rsid w:val="00AE35AD"/>
    <w:rsid w:val="00AE6989"/>
    <w:rsid w:val="00AF04BC"/>
    <w:rsid w:val="00AF5CAC"/>
    <w:rsid w:val="00AF6176"/>
    <w:rsid w:val="00AF7100"/>
    <w:rsid w:val="00B111C4"/>
    <w:rsid w:val="00B13380"/>
    <w:rsid w:val="00B20156"/>
    <w:rsid w:val="00B233A8"/>
    <w:rsid w:val="00B31CB6"/>
    <w:rsid w:val="00B41104"/>
    <w:rsid w:val="00B44F08"/>
    <w:rsid w:val="00B50B8C"/>
    <w:rsid w:val="00B547BE"/>
    <w:rsid w:val="00B54A4D"/>
    <w:rsid w:val="00B57061"/>
    <w:rsid w:val="00B6064C"/>
    <w:rsid w:val="00B65F75"/>
    <w:rsid w:val="00B6672B"/>
    <w:rsid w:val="00B67C58"/>
    <w:rsid w:val="00B67F2C"/>
    <w:rsid w:val="00B7030E"/>
    <w:rsid w:val="00B73774"/>
    <w:rsid w:val="00B73E86"/>
    <w:rsid w:val="00B74972"/>
    <w:rsid w:val="00B90732"/>
    <w:rsid w:val="00B92647"/>
    <w:rsid w:val="00BA40E8"/>
    <w:rsid w:val="00BA4BE2"/>
    <w:rsid w:val="00BB599A"/>
    <w:rsid w:val="00BB6953"/>
    <w:rsid w:val="00BC335B"/>
    <w:rsid w:val="00BC4F14"/>
    <w:rsid w:val="00BD0A78"/>
    <w:rsid w:val="00BD1620"/>
    <w:rsid w:val="00BD7AA6"/>
    <w:rsid w:val="00BE2460"/>
    <w:rsid w:val="00BF3721"/>
    <w:rsid w:val="00BF433F"/>
    <w:rsid w:val="00C01639"/>
    <w:rsid w:val="00C01DDC"/>
    <w:rsid w:val="00C020B3"/>
    <w:rsid w:val="00C03966"/>
    <w:rsid w:val="00C10408"/>
    <w:rsid w:val="00C14F2A"/>
    <w:rsid w:val="00C20BF2"/>
    <w:rsid w:val="00C26CE8"/>
    <w:rsid w:val="00C44405"/>
    <w:rsid w:val="00C44D05"/>
    <w:rsid w:val="00C45224"/>
    <w:rsid w:val="00C47690"/>
    <w:rsid w:val="00C5006F"/>
    <w:rsid w:val="00C51276"/>
    <w:rsid w:val="00C523E7"/>
    <w:rsid w:val="00C601CB"/>
    <w:rsid w:val="00C64E35"/>
    <w:rsid w:val="00C710D4"/>
    <w:rsid w:val="00C73D9C"/>
    <w:rsid w:val="00C806C7"/>
    <w:rsid w:val="00C86F41"/>
    <w:rsid w:val="00C87441"/>
    <w:rsid w:val="00C92910"/>
    <w:rsid w:val="00C93D83"/>
    <w:rsid w:val="00C94709"/>
    <w:rsid w:val="00C96413"/>
    <w:rsid w:val="00CA55AA"/>
    <w:rsid w:val="00CA7CFE"/>
    <w:rsid w:val="00CB4940"/>
    <w:rsid w:val="00CB7B61"/>
    <w:rsid w:val="00CC24FC"/>
    <w:rsid w:val="00CC3072"/>
    <w:rsid w:val="00CC323C"/>
    <w:rsid w:val="00CC4471"/>
    <w:rsid w:val="00CD1B80"/>
    <w:rsid w:val="00CF19D1"/>
    <w:rsid w:val="00D01B69"/>
    <w:rsid w:val="00D045B4"/>
    <w:rsid w:val="00D07287"/>
    <w:rsid w:val="00D07634"/>
    <w:rsid w:val="00D127D0"/>
    <w:rsid w:val="00D17225"/>
    <w:rsid w:val="00D24364"/>
    <w:rsid w:val="00D24BB9"/>
    <w:rsid w:val="00D258A8"/>
    <w:rsid w:val="00D318B2"/>
    <w:rsid w:val="00D34CFA"/>
    <w:rsid w:val="00D36AF7"/>
    <w:rsid w:val="00D41596"/>
    <w:rsid w:val="00D41A4E"/>
    <w:rsid w:val="00D55F39"/>
    <w:rsid w:val="00D55FB4"/>
    <w:rsid w:val="00D560D2"/>
    <w:rsid w:val="00D620CE"/>
    <w:rsid w:val="00D65374"/>
    <w:rsid w:val="00D70816"/>
    <w:rsid w:val="00D774A2"/>
    <w:rsid w:val="00D82CE7"/>
    <w:rsid w:val="00D8667D"/>
    <w:rsid w:val="00D91A12"/>
    <w:rsid w:val="00D96071"/>
    <w:rsid w:val="00DA6A21"/>
    <w:rsid w:val="00DB1075"/>
    <w:rsid w:val="00DC17B3"/>
    <w:rsid w:val="00DD0520"/>
    <w:rsid w:val="00DD0A40"/>
    <w:rsid w:val="00DD5798"/>
    <w:rsid w:val="00DE235A"/>
    <w:rsid w:val="00DE548D"/>
    <w:rsid w:val="00DE6DC5"/>
    <w:rsid w:val="00E06393"/>
    <w:rsid w:val="00E1464D"/>
    <w:rsid w:val="00E160FB"/>
    <w:rsid w:val="00E167D3"/>
    <w:rsid w:val="00E21BD6"/>
    <w:rsid w:val="00E25D01"/>
    <w:rsid w:val="00E279A9"/>
    <w:rsid w:val="00E305D4"/>
    <w:rsid w:val="00E356FF"/>
    <w:rsid w:val="00E40A31"/>
    <w:rsid w:val="00E44645"/>
    <w:rsid w:val="00E46822"/>
    <w:rsid w:val="00E472B0"/>
    <w:rsid w:val="00E54C0A"/>
    <w:rsid w:val="00E54DB3"/>
    <w:rsid w:val="00E572DE"/>
    <w:rsid w:val="00E605FE"/>
    <w:rsid w:val="00E61090"/>
    <w:rsid w:val="00E63723"/>
    <w:rsid w:val="00E64C02"/>
    <w:rsid w:val="00E7046F"/>
    <w:rsid w:val="00E71E97"/>
    <w:rsid w:val="00E90091"/>
    <w:rsid w:val="00EA010D"/>
    <w:rsid w:val="00EA0CF2"/>
    <w:rsid w:val="00EA127A"/>
    <w:rsid w:val="00EA4962"/>
    <w:rsid w:val="00EB0D55"/>
    <w:rsid w:val="00EB2231"/>
    <w:rsid w:val="00EB3A1E"/>
    <w:rsid w:val="00EB64B7"/>
    <w:rsid w:val="00EC5301"/>
    <w:rsid w:val="00ED2439"/>
    <w:rsid w:val="00ED49F7"/>
    <w:rsid w:val="00EE7131"/>
    <w:rsid w:val="00EF5D76"/>
    <w:rsid w:val="00F034B3"/>
    <w:rsid w:val="00F06F37"/>
    <w:rsid w:val="00F1445B"/>
    <w:rsid w:val="00F14D4C"/>
    <w:rsid w:val="00F17F89"/>
    <w:rsid w:val="00F21090"/>
    <w:rsid w:val="00F22C78"/>
    <w:rsid w:val="00F26542"/>
    <w:rsid w:val="00F30FD1"/>
    <w:rsid w:val="00F313A5"/>
    <w:rsid w:val="00F33E93"/>
    <w:rsid w:val="00F3442A"/>
    <w:rsid w:val="00F344E6"/>
    <w:rsid w:val="00F431B2"/>
    <w:rsid w:val="00F43754"/>
    <w:rsid w:val="00F45DF9"/>
    <w:rsid w:val="00F46A7F"/>
    <w:rsid w:val="00F46C68"/>
    <w:rsid w:val="00F478F7"/>
    <w:rsid w:val="00F50F92"/>
    <w:rsid w:val="00F57C87"/>
    <w:rsid w:val="00F624A2"/>
    <w:rsid w:val="00F63B5B"/>
    <w:rsid w:val="00F65184"/>
    <w:rsid w:val="00F6525A"/>
    <w:rsid w:val="00F657B0"/>
    <w:rsid w:val="00F6691C"/>
    <w:rsid w:val="00F67501"/>
    <w:rsid w:val="00F8326C"/>
    <w:rsid w:val="00F867D5"/>
    <w:rsid w:val="00F917FD"/>
    <w:rsid w:val="00F92B68"/>
    <w:rsid w:val="00FA113B"/>
    <w:rsid w:val="00FA612E"/>
    <w:rsid w:val="00FA6625"/>
    <w:rsid w:val="00FB1D5C"/>
    <w:rsid w:val="00FB2C71"/>
    <w:rsid w:val="00FC0DB7"/>
    <w:rsid w:val="00FC4812"/>
    <w:rsid w:val="00FC542D"/>
    <w:rsid w:val="00FD0D3B"/>
    <w:rsid w:val="00FD3D38"/>
    <w:rsid w:val="00FE195A"/>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AFC7-6DD2-4214-B594-5698E89EF1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1778</Words>
  <Characters>10744</Characters>
  <Application>Microsoft Office Word</Application>
  <DocSecurity>0</DocSecurity>
  <Lines>233</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14</cp:revision>
  <cp:lastPrinted>1900-01-01T22:00:00Z</cp:lastPrinted>
  <dcterms:created xsi:type="dcterms:W3CDTF">2026-01-27T08:38:00Z</dcterms:created>
  <dcterms:modified xsi:type="dcterms:W3CDTF">2026-01-27T12:05:00Z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